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7D98B6" w:rsidR="001E41F3" w:rsidRPr="002A28D3" w:rsidRDefault="001E41F3">
      <w:pPr>
        <w:pStyle w:val="CRCoverPage"/>
        <w:tabs>
          <w:tab w:val="right" w:pos="9639"/>
        </w:tabs>
        <w:spacing w:after="0"/>
        <w:rPr>
          <w:b/>
          <w:i/>
          <w:noProof/>
          <w:sz w:val="28"/>
        </w:rPr>
      </w:pPr>
      <w:r w:rsidRPr="002A28D3">
        <w:rPr>
          <w:b/>
          <w:noProof/>
          <w:sz w:val="24"/>
        </w:rPr>
        <w:t>3GPP TSG-</w:t>
      </w:r>
      <w:r w:rsidR="008250EB" w:rsidRPr="002A28D3">
        <w:rPr>
          <w:b/>
          <w:noProof/>
          <w:sz w:val="24"/>
        </w:rPr>
        <w:t>WG SA2</w:t>
      </w:r>
      <w:r w:rsidR="00C66BA2" w:rsidRPr="002A28D3">
        <w:rPr>
          <w:b/>
          <w:noProof/>
          <w:sz w:val="24"/>
        </w:rPr>
        <w:t xml:space="preserve"> </w:t>
      </w:r>
      <w:r w:rsidRPr="002A28D3">
        <w:rPr>
          <w:b/>
          <w:noProof/>
          <w:sz w:val="24"/>
        </w:rPr>
        <w:t>Meeting #</w:t>
      </w:r>
      <w:r w:rsidR="008250EB" w:rsidRPr="002A28D3">
        <w:rPr>
          <w:b/>
          <w:noProof/>
          <w:sz w:val="24"/>
        </w:rPr>
        <w:t>16</w:t>
      </w:r>
      <w:r w:rsidR="00222826" w:rsidRPr="002A28D3">
        <w:rPr>
          <w:b/>
          <w:noProof/>
          <w:sz w:val="24"/>
        </w:rPr>
        <w:t>5</w:t>
      </w:r>
      <w:r w:rsidRPr="002A28D3">
        <w:rPr>
          <w:b/>
          <w:i/>
          <w:noProof/>
          <w:sz w:val="28"/>
        </w:rPr>
        <w:tab/>
      </w:r>
      <w:r w:rsidR="008250EB" w:rsidRPr="002A28D3">
        <w:rPr>
          <w:b/>
          <w:noProof/>
          <w:sz w:val="24"/>
        </w:rPr>
        <w:t>S2-24</w:t>
      </w:r>
      <w:r w:rsidR="002A28D3" w:rsidRPr="002A28D3">
        <w:rPr>
          <w:b/>
          <w:noProof/>
          <w:sz w:val="24"/>
        </w:rPr>
        <w:t>1</w:t>
      </w:r>
      <w:r w:rsidR="008250EB" w:rsidRPr="002A28D3">
        <w:rPr>
          <w:b/>
          <w:noProof/>
          <w:sz w:val="24"/>
        </w:rPr>
        <w:t>0</w:t>
      </w:r>
      <w:r w:rsidR="002A28D3" w:rsidRPr="002A28D3">
        <w:rPr>
          <w:b/>
          <w:noProof/>
          <w:sz w:val="24"/>
        </w:rPr>
        <w:t>483</w:t>
      </w:r>
    </w:p>
    <w:p w14:paraId="7CB45193" w14:textId="5E8436BF" w:rsidR="001E41F3" w:rsidRPr="002A28D3" w:rsidRDefault="00092EB9" w:rsidP="002169D0">
      <w:pPr>
        <w:pStyle w:val="CRCoverPage"/>
        <w:tabs>
          <w:tab w:val="right" w:pos="5103"/>
          <w:tab w:val="right" w:pos="9639"/>
        </w:tabs>
        <w:outlineLvl w:val="0"/>
        <w:rPr>
          <w:b/>
          <w:noProof/>
          <w:sz w:val="24"/>
        </w:rPr>
      </w:pPr>
      <w:r w:rsidRPr="002A28D3">
        <w:rPr>
          <w:b/>
          <w:noProof/>
          <w:sz w:val="24"/>
        </w:rPr>
        <w:t>Hyderabad, IN, 14th Oct – 18th Oct, 2024</w:t>
      </w:r>
      <w:r w:rsidR="000D7BDC" w:rsidRPr="002A28D3">
        <w:rPr>
          <w:b/>
          <w:noProof/>
          <w:sz w:val="24"/>
        </w:rPr>
        <w:tab/>
      </w:r>
      <w:r w:rsidR="002169D0" w:rsidRPr="002A28D3">
        <w:rPr>
          <w:b/>
          <w:noProof/>
          <w:sz w:val="24"/>
        </w:rPr>
        <w:tab/>
      </w:r>
      <w:r w:rsidR="002169D0" w:rsidRPr="002A28D3">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28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A28D3" w:rsidRDefault="00305409" w:rsidP="00E34898">
            <w:pPr>
              <w:pStyle w:val="CRCoverPage"/>
              <w:spacing w:after="0"/>
              <w:jc w:val="right"/>
              <w:rPr>
                <w:i/>
                <w:noProof/>
              </w:rPr>
            </w:pPr>
            <w:r w:rsidRPr="002A28D3">
              <w:rPr>
                <w:i/>
                <w:noProof/>
                <w:sz w:val="14"/>
              </w:rPr>
              <w:t>CR-Form-v</w:t>
            </w:r>
            <w:r w:rsidR="008863B9" w:rsidRPr="002A28D3">
              <w:rPr>
                <w:i/>
                <w:noProof/>
                <w:sz w:val="14"/>
              </w:rPr>
              <w:t>12.</w:t>
            </w:r>
            <w:r w:rsidR="009531B0" w:rsidRPr="002A28D3">
              <w:rPr>
                <w:i/>
                <w:noProof/>
                <w:sz w:val="14"/>
              </w:rPr>
              <w:t>3</w:t>
            </w:r>
          </w:p>
        </w:tc>
      </w:tr>
      <w:tr w:rsidR="001E41F3" w:rsidRPr="002A28D3" w14:paraId="3FBB62B8" w14:textId="77777777" w:rsidTr="00547111">
        <w:tc>
          <w:tcPr>
            <w:tcW w:w="9641" w:type="dxa"/>
            <w:gridSpan w:val="9"/>
            <w:tcBorders>
              <w:left w:val="single" w:sz="4" w:space="0" w:color="auto"/>
              <w:right w:val="single" w:sz="4" w:space="0" w:color="auto"/>
            </w:tcBorders>
          </w:tcPr>
          <w:p w14:paraId="79AB67D6" w14:textId="77777777" w:rsidR="001E41F3" w:rsidRPr="002A28D3" w:rsidRDefault="001E41F3">
            <w:pPr>
              <w:pStyle w:val="CRCoverPage"/>
              <w:spacing w:after="0"/>
              <w:jc w:val="center"/>
              <w:rPr>
                <w:noProof/>
              </w:rPr>
            </w:pPr>
            <w:r w:rsidRPr="002A28D3">
              <w:rPr>
                <w:b/>
                <w:noProof/>
                <w:sz w:val="32"/>
              </w:rPr>
              <w:t>CHANGE REQUEST</w:t>
            </w:r>
          </w:p>
        </w:tc>
      </w:tr>
      <w:tr w:rsidR="001E41F3" w:rsidRPr="002A28D3" w14:paraId="79946B04" w14:textId="77777777" w:rsidTr="00547111">
        <w:tc>
          <w:tcPr>
            <w:tcW w:w="9641" w:type="dxa"/>
            <w:gridSpan w:val="9"/>
            <w:tcBorders>
              <w:left w:val="single" w:sz="4" w:space="0" w:color="auto"/>
              <w:right w:val="single" w:sz="4" w:space="0" w:color="auto"/>
            </w:tcBorders>
          </w:tcPr>
          <w:p w14:paraId="12C70EEE" w14:textId="77777777" w:rsidR="001E41F3" w:rsidRPr="002A28D3" w:rsidRDefault="001E41F3">
            <w:pPr>
              <w:pStyle w:val="CRCoverPage"/>
              <w:spacing w:after="0"/>
              <w:rPr>
                <w:noProof/>
                <w:sz w:val="8"/>
                <w:szCs w:val="8"/>
              </w:rPr>
            </w:pPr>
          </w:p>
        </w:tc>
      </w:tr>
      <w:tr w:rsidR="001E41F3" w:rsidRPr="002A28D3" w14:paraId="3999489E" w14:textId="77777777" w:rsidTr="00547111">
        <w:tc>
          <w:tcPr>
            <w:tcW w:w="142" w:type="dxa"/>
            <w:tcBorders>
              <w:left w:val="single" w:sz="4" w:space="0" w:color="auto"/>
            </w:tcBorders>
          </w:tcPr>
          <w:p w14:paraId="4DDA7F40" w14:textId="77777777" w:rsidR="001E41F3" w:rsidRPr="002A28D3" w:rsidRDefault="001E41F3">
            <w:pPr>
              <w:pStyle w:val="CRCoverPage"/>
              <w:spacing w:after="0"/>
              <w:jc w:val="right"/>
              <w:rPr>
                <w:noProof/>
              </w:rPr>
            </w:pPr>
          </w:p>
        </w:tc>
        <w:tc>
          <w:tcPr>
            <w:tcW w:w="1559" w:type="dxa"/>
            <w:shd w:val="pct30" w:color="FFFF00" w:fill="auto"/>
          </w:tcPr>
          <w:p w14:paraId="52508B66" w14:textId="1BE6F2C1" w:rsidR="001E41F3" w:rsidRPr="002A28D3" w:rsidRDefault="000B7FC2" w:rsidP="00E13F3D">
            <w:pPr>
              <w:pStyle w:val="CRCoverPage"/>
              <w:spacing w:after="0"/>
              <w:jc w:val="right"/>
              <w:rPr>
                <w:b/>
                <w:noProof/>
                <w:sz w:val="28"/>
              </w:rPr>
            </w:pPr>
            <w:r w:rsidRPr="002A28D3">
              <w:rPr>
                <w:b/>
                <w:noProof/>
                <w:sz w:val="28"/>
              </w:rPr>
              <w:t>23.</w:t>
            </w:r>
            <w:r w:rsidR="00D337B1" w:rsidRPr="002A28D3">
              <w:rPr>
                <w:b/>
                <w:noProof/>
                <w:sz w:val="28"/>
              </w:rPr>
              <w:t>503</w:t>
            </w:r>
          </w:p>
        </w:tc>
        <w:tc>
          <w:tcPr>
            <w:tcW w:w="709" w:type="dxa"/>
          </w:tcPr>
          <w:p w14:paraId="77009707" w14:textId="77777777" w:rsidR="001E41F3" w:rsidRPr="002A28D3" w:rsidRDefault="001E41F3">
            <w:pPr>
              <w:pStyle w:val="CRCoverPage"/>
              <w:spacing w:after="0"/>
              <w:jc w:val="center"/>
              <w:rPr>
                <w:noProof/>
              </w:rPr>
            </w:pPr>
            <w:r w:rsidRPr="002A28D3">
              <w:rPr>
                <w:b/>
                <w:noProof/>
                <w:sz w:val="28"/>
              </w:rPr>
              <w:t>CR</w:t>
            </w:r>
          </w:p>
        </w:tc>
        <w:tc>
          <w:tcPr>
            <w:tcW w:w="1276" w:type="dxa"/>
            <w:shd w:val="pct30" w:color="FFFF00" w:fill="auto"/>
          </w:tcPr>
          <w:p w14:paraId="6CAED29D" w14:textId="20152A9D" w:rsidR="001E41F3" w:rsidRPr="002A28D3" w:rsidRDefault="002A28D3" w:rsidP="00547111">
            <w:pPr>
              <w:pStyle w:val="CRCoverPage"/>
              <w:spacing w:after="0"/>
              <w:rPr>
                <w:noProof/>
              </w:rPr>
            </w:pPr>
            <w:r w:rsidRPr="002A28D3">
              <w:rPr>
                <w:b/>
                <w:noProof/>
                <w:sz w:val="28"/>
              </w:rPr>
              <w:t>1418</w:t>
            </w:r>
          </w:p>
        </w:tc>
        <w:tc>
          <w:tcPr>
            <w:tcW w:w="709" w:type="dxa"/>
          </w:tcPr>
          <w:p w14:paraId="09D2C09B" w14:textId="77777777" w:rsidR="001E41F3" w:rsidRPr="002A28D3" w:rsidRDefault="001E41F3" w:rsidP="0051580D">
            <w:pPr>
              <w:pStyle w:val="CRCoverPage"/>
              <w:tabs>
                <w:tab w:val="right" w:pos="625"/>
              </w:tabs>
              <w:spacing w:after="0"/>
              <w:jc w:val="center"/>
              <w:rPr>
                <w:noProof/>
              </w:rPr>
            </w:pPr>
            <w:r w:rsidRPr="002A28D3">
              <w:rPr>
                <w:b/>
                <w:bCs/>
                <w:noProof/>
                <w:sz w:val="28"/>
              </w:rPr>
              <w:t>rev</w:t>
            </w:r>
          </w:p>
        </w:tc>
        <w:tc>
          <w:tcPr>
            <w:tcW w:w="992" w:type="dxa"/>
            <w:shd w:val="pct30" w:color="FFFF00" w:fill="auto"/>
          </w:tcPr>
          <w:p w14:paraId="7533BF9D" w14:textId="7FF56EB4" w:rsidR="001E41F3" w:rsidRPr="002A28D3" w:rsidRDefault="002A28D3" w:rsidP="00E13F3D">
            <w:pPr>
              <w:pStyle w:val="CRCoverPage"/>
              <w:spacing w:after="0"/>
              <w:jc w:val="center"/>
              <w:rPr>
                <w:b/>
                <w:noProof/>
              </w:rPr>
            </w:pPr>
            <w:r w:rsidRPr="002A28D3">
              <w:rPr>
                <w:b/>
                <w:noProof/>
                <w:sz w:val="28"/>
              </w:rPr>
              <w:t>-</w:t>
            </w:r>
          </w:p>
        </w:tc>
        <w:tc>
          <w:tcPr>
            <w:tcW w:w="2410" w:type="dxa"/>
          </w:tcPr>
          <w:p w14:paraId="5D4AEAE9" w14:textId="77777777" w:rsidR="001E41F3" w:rsidRPr="002A28D3" w:rsidRDefault="001E41F3" w:rsidP="0051580D">
            <w:pPr>
              <w:pStyle w:val="CRCoverPage"/>
              <w:tabs>
                <w:tab w:val="right" w:pos="1825"/>
              </w:tabs>
              <w:spacing w:after="0"/>
              <w:jc w:val="center"/>
              <w:rPr>
                <w:noProof/>
              </w:rPr>
            </w:pPr>
            <w:r w:rsidRPr="002A28D3">
              <w:rPr>
                <w:b/>
                <w:noProof/>
                <w:sz w:val="28"/>
                <w:szCs w:val="28"/>
              </w:rPr>
              <w:t>Current version:</w:t>
            </w:r>
          </w:p>
        </w:tc>
        <w:tc>
          <w:tcPr>
            <w:tcW w:w="1701" w:type="dxa"/>
            <w:shd w:val="pct30" w:color="FFFF00" w:fill="auto"/>
          </w:tcPr>
          <w:p w14:paraId="1E22D6AC" w14:textId="527E9BFA" w:rsidR="001E41F3" w:rsidRPr="002A28D3" w:rsidRDefault="000B7FC2">
            <w:pPr>
              <w:pStyle w:val="CRCoverPage"/>
              <w:spacing w:after="0"/>
              <w:jc w:val="center"/>
              <w:rPr>
                <w:noProof/>
                <w:sz w:val="28"/>
              </w:rPr>
            </w:pPr>
            <w:r w:rsidRPr="002A28D3">
              <w:rPr>
                <w:b/>
                <w:noProof/>
                <w:sz w:val="28"/>
              </w:rPr>
              <w:t>1</w:t>
            </w:r>
            <w:r w:rsidR="00D337B1" w:rsidRPr="002A28D3">
              <w:rPr>
                <w:b/>
                <w:noProof/>
                <w:sz w:val="28"/>
              </w:rPr>
              <w:t>9</w:t>
            </w:r>
            <w:r w:rsidRPr="002A28D3">
              <w:rPr>
                <w:b/>
                <w:noProof/>
                <w:sz w:val="28"/>
              </w:rPr>
              <w:t>.</w:t>
            </w:r>
            <w:r w:rsidR="00C74265" w:rsidRPr="002A28D3">
              <w:rPr>
                <w:b/>
                <w:noProof/>
                <w:sz w:val="28"/>
              </w:rPr>
              <w:t>1</w:t>
            </w:r>
            <w:r w:rsidRPr="002A28D3">
              <w:rPr>
                <w:b/>
                <w:noProof/>
                <w:sz w:val="28"/>
              </w:rPr>
              <w:t>.</w:t>
            </w:r>
            <w:r w:rsidR="00D337B1" w:rsidRPr="002A28D3">
              <w:rPr>
                <w:b/>
                <w:noProof/>
                <w:sz w:val="28"/>
              </w:rPr>
              <w:t>0</w:t>
            </w:r>
          </w:p>
        </w:tc>
        <w:tc>
          <w:tcPr>
            <w:tcW w:w="143" w:type="dxa"/>
            <w:tcBorders>
              <w:right w:val="single" w:sz="4" w:space="0" w:color="auto"/>
            </w:tcBorders>
          </w:tcPr>
          <w:p w14:paraId="399238C9" w14:textId="77777777" w:rsidR="001E41F3" w:rsidRPr="002A28D3" w:rsidRDefault="001E41F3">
            <w:pPr>
              <w:pStyle w:val="CRCoverPage"/>
              <w:spacing w:after="0"/>
              <w:rPr>
                <w:noProof/>
              </w:rPr>
            </w:pPr>
          </w:p>
        </w:tc>
      </w:tr>
      <w:tr w:rsidR="001E41F3" w:rsidRPr="002A28D3" w14:paraId="7DC9F5A2" w14:textId="77777777" w:rsidTr="00547111">
        <w:tc>
          <w:tcPr>
            <w:tcW w:w="9641" w:type="dxa"/>
            <w:gridSpan w:val="9"/>
            <w:tcBorders>
              <w:left w:val="single" w:sz="4" w:space="0" w:color="auto"/>
              <w:right w:val="single" w:sz="4" w:space="0" w:color="auto"/>
            </w:tcBorders>
          </w:tcPr>
          <w:p w14:paraId="4883A7D2" w14:textId="77777777" w:rsidR="001E41F3" w:rsidRPr="002A28D3" w:rsidRDefault="001E41F3">
            <w:pPr>
              <w:pStyle w:val="CRCoverPage"/>
              <w:spacing w:after="0"/>
              <w:rPr>
                <w:noProof/>
              </w:rPr>
            </w:pPr>
          </w:p>
        </w:tc>
      </w:tr>
      <w:tr w:rsidR="001E41F3" w:rsidRPr="002A28D3" w14:paraId="266B4BDF" w14:textId="77777777" w:rsidTr="00547111">
        <w:tc>
          <w:tcPr>
            <w:tcW w:w="9641" w:type="dxa"/>
            <w:gridSpan w:val="9"/>
            <w:tcBorders>
              <w:top w:val="single" w:sz="4" w:space="0" w:color="auto"/>
            </w:tcBorders>
          </w:tcPr>
          <w:p w14:paraId="47E13998" w14:textId="77777777" w:rsidR="001E41F3" w:rsidRPr="002A28D3" w:rsidRDefault="001E41F3">
            <w:pPr>
              <w:pStyle w:val="CRCoverPage"/>
              <w:spacing w:after="0"/>
              <w:jc w:val="center"/>
              <w:rPr>
                <w:rFonts w:cs="Arial"/>
                <w:i/>
                <w:noProof/>
              </w:rPr>
            </w:pPr>
            <w:r w:rsidRPr="002A28D3">
              <w:rPr>
                <w:rFonts w:cs="Arial"/>
                <w:i/>
                <w:noProof/>
              </w:rPr>
              <w:t xml:space="preserve">For </w:t>
            </w:r>
            <w:hyperlink r:id="rId9" w:anchor="_blank" w:history="1">
              <w:r w:rsidRPr="002A28D3">
                <w:rPr>
                  <w:rStyle w:val="Hyperlink"/>
                  <w:rFonts w:cs="Arial"/>
                  <w:b/>
                  <w:i/>
                  <w:noProof/>
                  <w:color w:val="FF0000"/>
                </w:rPr>
                <w:t>HE</w:t>
              </w:r>
              <w:bookmarkStart w:id="0" w:name="_Hlt497126619"/>
              <w:r w:rsidRPr="002A28D3">
                <w:rPr>
                  <w:rStyle w:val="Hyperlink"/>
                  <w:rFonts w:cs="Arial"/>
                  <w:b/>
                  <w:i/>
                  <w:noProof/>
                  <w:color w:val="FF0000"/>
                </w:rPr>
                <w:t>L</w:t>
              </w:r>
              <w:bookmarkEnd w:id="0"/>
              <w:r w:rsidRPr="002A28D3">
                <w:rPr>
                  <w:rStyle w:val="Hyperlink"/>
                  <w:rFonts w:cs="Arial"/>
                  <w:b/>
                  <w:i/>
                  <w:noProof/>
                  <w:color w:val="FF0000"/>
                </w:rPr>
                <w:t>P</w:t>
              </w:r>
            </w:hyperlink>
            <w:r w:rsidRPr="002A28D3">
              <w:rPr>
                <w:rFonts w:cs="Arial"/>
                <w:b/>
                <w:i/>
                <w:noProof/>
                <w:color w:val="FF0000"/>
              </w:rPr>
              <w:t xml:space="preserve"> </w:t>
            </w:r>
            <w:r w:rsidRPr="002A28D3">
              <w:rPr>
                <w:rFonts w:cs="Arial"/>
                <w:i/>
                <w:noProof/>
              </w:rPr>
              <w:t>on using this form</w:t>
            </w:r>
            <w:r w:rsidR="0051580D" w:rsidRPr="002A28D3">
              <w:rPr>
                <w:rFonts w:cs="Arial"/>
                <w:i/>
                <w:noProof/>
              </w:rPr>
              <w:t>: c</w:t>
            </w:r>
            <w:r w:rsidR="00F25D98" w:rsidRPr="002A28D3">
              <w:rPr>
                <w:rFonts w:cs="Arial"/>
                <w:i/>
                <w:noProof/>
              </w:rPr>
              <w:t xml:space="preserve">omprehensive instructions can be found at </w:t>
            </w:r>
            <w:r w:rsidR="001B7A65" w:rsidRPr="002A28D3">
              <w:rPr>
                <w:rFonts w:cs="Arial"/>
                <w:i/>
                <w:noProof/>
              </w:rPr>
              <w:br/>
            </w:r>
            <w:hyperlink r:id="rId10" w:history="1">
              <w:r w:rsidR="00DE34CF" w:rsidRPr="002A28D3">
                <w:rPr>
                  <w:rStyle w:val="Hyperlink"/>
                  <w:rFonts w:cs="Arial"/>
                  <w:i/>
                  <w:noProof/>
                </w:rPr>
                <w:t>http://www.3gpp.org/Change-Requests</w:t>
              </w:r>
            </w:hyperlink>
            <w:r w:rsidR="00F25D98" w:rsidRPr="002A28D3">
              <w:rPr>
                <w:rFonts w:cs="Arial"/>
                <w:i/>
                <w:noProof/>
              </w:rPr>
              <w:t>.</w:t>
            </w:r>
          </w:p>
        </w:tc>
      </w:tr>
      <w:tr w:rsidR="001E41F3" w:rsidRPr="002A28D3" w14:paraId="296CF086" w14:textId="77777777" w:rsidTr="00547111">
        <w:tc>
          <w:tcPr>
            <w:tcW w:w="9641" w:type="dxa"/>
            <w:gridSpan w:val="9"/>
          </w:tcPr>
          <w:p w14:paraId="7D4A60B5" w14:textId="77777777" w:rsidR="001E41F3" w:rsidRPr="002A28D3" w:rsidRDefault="001E41F3">
            <w:pPr>
              <w:pStyle w:val="CRCoverPage"/>
              <w:spacing w:after="0"/>
              <w:rPr>
                <w:noProof/>
                <w:sz w:val="8"/>
                <w:szCs w:val="8"/>
              </w:rPr>
            </w:pPr>
          </w:p>
        </w:tc>
      </w:tr>
    </w:tbl>
    <w:p w14:paraId="53540664" w14:textId="77777777" w:rsidR="001E41F3" w:rsidRPr="002A28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28D3" w14:paraId="0EE45D52" w14:textId="77777777" w:rsidTr="00A7671C">
        <w:tc>
          <w:tcPr>
            <w:tcW w:w="2835" w:type="dxa"/>
          </w:tcPr>
          <w:p w14:paraId="59860FA1" w14:textId="77777777" w:rsidR="00F25D98" w:rsidRPr="002A28D3" w:rsidRDefault="00F25D98" w:rsidP="001E41F3">
            <w:pPr>
              <w:pStyle w:val="CRCoverPage"/>
              <w:tabs>
                <w:tab w:val="right" w:pos="2751"/>
              </w:tabs>
              <w:spacing w:after="0"/>
              <w:rPr>
                <w:b/>
                <w:i/>
                <w:noProof/>
              </w:rPr>
            </w:pPr>
            <w:r w:rsidRPr="002A28D3">
              <w:rPr>
                <w:b/>
                <w:i/>
                <w:noProof/>
              </w:rPr>
              <w:t>Proposed change</w:t>
            </w:r>
            <w:r w:rsidR="00A7671C" w:rsidRPr="002A28D3">
              <w:rPr>
                <w:b/>
                <w:i/>
                <w:noProof/>
              </w:rPr>
              <w:t xml:space="preserve"> </w:t>
            </w:r>
            <w:r w:rsidRPr="002A28D3">
              <w:rPr>
                <w:b/>
                <w:i/>
                <w:noProof/>
              </w:rPr>
              <w:t>affects:</w:t>
            </w:r>
          </w:p>
        </w:tc>
        <w:tc>
          <w:tcPr>
            <w:tcW w:w="1418" w:type="dxa"/>
          </w:tcPr>
          <w:p w14:paraId="07128383" w14:textId="77777777" w:rsidR="00F25D98" w:rsidRPr="002A28D3" w:rsidRDefault="00F25D98" w:rsidP="001E41F3">
            <w:pPr>
              <w:pStyle w:val="CRCoverPage"/>
              <w:spacing w:after="0"/>
              <w:jc w:val="right"/>
              <w:rPr>
                <w:noProof/>
              </w:rPr>
            </w:pPr>
            <w:r w:rsidRPr="002A28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92BCEE" w:rsidR="00F25D98" w:rsidRPr="002A28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28D3" w:rsidRDefault="00F25D98" w:rsidP="001E41F3">
            <w:pPr>
              <w:pStyle w:val="CRCoverPage"/>
              <w:spacing w:after="0"/>
              <w:jc w:val="right"/>
              <w:rPr>
                <w:noProof/>
                <w:u w:val="single"/>
              </w:rPr>
            </w:pPr>
            <w:r w:rsidRPr="002A28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2A28D3" w:rsidRDefault="000B7FC2" w:rsidP="001E41F3">
            <w:pPr>
              <w:pStyle w:val="CRCoverPage"/>
              <w:spacing w:after="0"/>
              <w:jc w:val="center"/>
              <w:rPr>
                <w:b/>
                <w:caps/>
                <w:noProof/>
              </w:rPr>
            </w:pPr>
            <w:r w:rsidRPr="002A28D3">
              <w:rPr>
                <w:b/>
                <w:caps/>
                <w:noProof/>
              </w:rPr>
              <w:t>X</w:t>
            </w:r>
          </w:p>
        </w:tc>
        <w:tc>
          <w:tcPr>
            <w:tcW w:w="2126" w:type="dxa"/>
          </w:tcPr>
          <w:p w14:paraId="2ED8415F" w14:textId="77777777" w:rsidR="00F25D98" w:rsidRPr="002A28D3" w:rsidRDefault="00F25D98" w:rsidP="001E41F3">
            <w:pPr>
              <w:pStyle w:val="CRCoverPage"/>
              <w:spacing w:after="0"/>
              <w:jc w:val="right"/>
              <w:rPr>
                <w:noProof/>
                <w:u w:val="single"/>
              </w:rPr>
            </w:pPr>
            <w:r w:rsidRPr="002A28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66F025" w:rsidR="00F25D98" w:rsidRPr="002A28D3" w:rsidRDefault="00F25D98" w:rsidP="001E41F3">
            <w:pPr>
              <w:pStyle w:val="CRCoverPage"/>
              <w:spacing w:after="0"/>
              <w:jc w:val="center"/>
              <w:rPr>
                <w:b/>
                <w:caps/>
                <w:noProof/>
              </w:rPr>
            </w:pPr>
          </w:p>
        </w:tc>
        <w:tc>
          <w:tcPr>
            <w:tcW w:w="1418" w:type="dxa"/>
            <w:tcBorders>
              <w:left w:val="nil"/>
            </w:tcBorders>
          </w:tcPr>
          <w:p w14:paraId="6562735E" w14:textId="77777777" w:rsidR="00F25D98" w:rsidRPr="002A28D3" w:rsidRDefault="00F25D98" w:rsidP="001E41F3">
            <w:pPr>
              <w:pStyle w:val="CRCoverPage"/>
              <w:spacing w:after="0"/>
              <w:jc w:val="right"/>
              <w:rPr>
                <w:noProof/>
              </w:rPr>
            </w:pPr>
            <w:r w:rsidRPr="002A28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2A28D3" w:rsidRDefault="000B7FC2" w:rsidP="001E41F3">
            <w:pPr>
              <w:pStyle w:val="CRCoverPage"/>
              <w:spacing w:after="0"/>
              <w:jc w:val="center"/>
              <w:rPr>
                <w:b/>
                <w:bCs/>
                <w:caps/>
                <w:noProof/>
              </w:rPr>
            </w:pPr>
            <w:r w:rsidRPr="002A28D3">
              <w:rPr>
                <w:b/>
                <w:bCs/>
                <w:caps/>
                <w:noProof/>
              </w:rPr>
              <w:t>X</w:t>
            </w:r>
          </w:p>
        </w:tc>
      </w:tr>
    </w:tbl>
    <w:p w14:paraId="69DCC391" w14:textId="77777777" w:rsidR="001E41F3" w:rsidRPr="002A28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28D3" w14:paraId="31618834" w14:textId="77777777" w:rsidTr="00547111">
        <w:tc>
          <w:tcPr>
            <w:tcW w:w="9640" w:type="dxa"/>
            <w:gridSpan w:val="11"/>
          </w:tcPr>
          <w:p w14:paraId="55477508" w14:textId="77777777" w:rsidR="001E41F3" w:rsidRPr="002A28D3" w:rsidRDefault="001E41F3">
            <w:pPr>
              <w:pStyle w:val="CRCoverPage"/>
              <w:spacing w:after="0"/>
              <w:rPr>
                <w:noProof/>
                <w:sz w:val="8"/>
                <w:szCs w:val="8"/>
              </w:rPr>
            </w:pPr>
          </w:p>
        </w:tc>
      </w:tr>
      <w:tr w:rsidR="001E41F3" w:rsidRPr="002A28D3" w14:paraId="58300953" w14:textId="77777777" w:rsidTr="00547111">
        <w:tc>
          <w:tcPr>
            <w:tcW w:w="1843" w:type="dxa"/>
            <w:tcBorders>
              <w:top w:val="single" w:sz="4" w:space="0" w:color="auto"/>
              <w:left w:val="single" w:sz="4" w:space="0" w:color="auto"/>
            </w:tcBorders>
          </w:tcPr>
          <w:p w14:paraId="05B2F3A2" w14:textId="77777777" w:rsidR="001E41F3" w:rsidRPr="002A28D3" w:rsidRDefault="001E41F3">
            <w:pPr>
              <w:pStyle w:val="CRCoverPage"/>
              <w:tabs>
                <w:tab w:val="right" w:pos="1759"/>
              </w:tabs>
              <w:spacing w:after="0"/>
              <w:rPr>
                <w:b/>
                <w:i/>
                <w:noProof/>
              </w:rPr>
            </w:pPr>
            <w:r w:rsidRPr="002A28D3">
              <w:rPr>
                <w:b/>
                <w:i/>
                <w:noProof/>
              </w:rPr>
              <w:t>Title:</w:t>
            </w:r>
            <w:r w:rsidRPr="002A28D3">
              <w:rPr>
                <w:b/>
                <w:i/>
                <w:noProof/>
              </w:rPr>
              <w:tab/>
            </w:r>
          </w:p>
        </w:tc>
        <w:tc>
          <w:tcPr>
            <w:tcW w:w="7797" w:type="dxa"/>
            <w:gridSpan w:val="10"/>
            <w:tcBorders>
              <w:top w:val="single" w:sz="4" w:space="0" w:color="auto"/>
              <w:right w:val="single" w:sz="4" w:space="0" w:color="auto"/>
            </w:tcBorders>
            <w:shd w:val="pct30" w:color="FFFF00" w:fill="auto"/>
          </w:tcPr>
          <w:p w14:paraId="3D393EEE" w14:textId="2F41889A" w:rsidR="001E41F3" w:rsidRPr="002A28D3" w:rsidRDefault="00D337B1">
            <w:pPr>
              <w:pStyle w:val="CRCoverPage"/>
              <w:spacing w:after="0"/>
              <w:ind w:left="100"/>
              <w:rPr>
                <w:noProof/>
              </w:rPr>
            </w:pPr>
            <w:r w:rsidRPr="002A28D3">
              <w:t>Support of mixed traffic handling</w:t>
            </w:r>
          </w:p>
        </w:tc>
      </w:tr>
      <w:tr w:rsidR="001E41F3" w:rsidRPr="002A28D3" w14:paraId="05C08479" w14:textId="77777777" w:rsidTr="00547111">
        <w:tc>
          <w:tcPr>
            <w:tcW w:w="1843" w:type="dxa"/>
            <w:tcBorders>
              <w:left w:val="single" w:sz="4" w:space="0" w:color="auto"/>
            </w:tcBorders>
          </w:tcPr>
          <w:p w14:paraId="45E29F53" w14:textId="77777777" w:rsidR="001E41F3" w:rsidRPr="002A28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A28D3" w:rsidRDefault="001E41F3">
            <w:pPr>
              <w:pStyle w:val="CRCoverPage"/>
              <w:spacing w:after="0"/>
              <w:rPr>
                <w:noProof/>
                <w:sz w:val="8"/>
                <w:szCs w:val="8"/>
              </w:rPr>
            </w:pPr>
          </w:p>
        </w:tc>
      </w:tr>
      <w:tr w:rsidR="001E41F3" w:rsidRPr="002A28D3" w14:paraId="46D5D7C2" w14:textId="77777777" w:rsidTr="00547111">
        <w:tc>
          <w:tcPr>
            <w:tcW w:w="1843" w:type="dxa"/>
            <w:tcBorders>
              <w:left w:val="single" w:sz="4" w:space="0" w:color="auto"/>
            </w:tcBorders>
          </w:tcPr>
          <w:p w14:paraId="45A6C2C4" w14:textId="77777777" w:rsidR="001E41F3" w:rsidRPr="002A28D3" w:rsidRDefault="001E41F3">
            <w:pPr>
              <w:pStyle w:val="CRCoverPage"/>
              <w:tabs>
                <w:tab w:val="right" w:pos="1759"/>
              </w:tabs>
              <w:spacing w:after="0"/>
              <w:rPr>
                <w:b/>
                <w:i/>
                <w:noProof/>
              </w:rPr>
            </w:pPr>
            <w:r w:rsidRPr="002A28D3">
              <w:rPr>
                <w:b/>
                <w:i/>
                <w:noProof/>
              </w:rPr>
              <w:t>Source to WG:</w:t>
            </w:r>
          </w:p>
        </w:tc>
        <w:tc>
          <w:tcPr>
            <w:tcW w:w="7797" w:type="dxa"/>
            <w:gridSpan w:val="10"/>
            <w:tcBorders>
              <w:right w:val="single" w:sz="4" w:space="0" w:color="auto"/>
            </w:tcBorders>
            <w:shd w:val="pct30" w:color="FFFF00" w:fill="auto"/>
          </w:tcPr>
          <w:p w14:paraId="298AA482" w14:textId="2144E470" w:rsidR="001E41F3" w:rsidRPr="002A28D3" w:rsidRDefault="000B7FC2">
            <w:pPr>
              <w:pStyle w:val="CRCoverPage"/>
              <w:spacing w:after="0"/>
              <w:ind w:left="100"/>
              <w:rPr>
                <w:noProof/>
              </w:rPr>
            </w:pPr>
            <w:r w:rsidRPr="002A28D3">
              <w:rPr>
                <w:noProof/>
              </w:rPr>
              <w:t>Huawei, HiSilicon</w:t>
            </w:r>
          </w:p>
        </w:tc>
      </w:tr>
      <w:tr w:rsidR="001E41F3" w:rsidRPr="002A28D3" w14:paraId="4196B218" w14:textId="77777777" w:rsidTr="00547111">
        <w:tc>
          <w:tcPr>
            <w:tcW w:w="1843" w:type="dxa"/>
            <w:tcBorders>
              <w:left w:val="single" w:sz="4" w:space="0" w:color="auto"/>
            </w:tcBorders>
          </w:tcPr>
          <w:p w14:paraId="14C300BA" w14:textId="77777777" w:rsidR="001E41F3" w:rsidRPr="002A28D3" w:rsidRDefault="001E41F3">
            <w:pPr>
              <w:pStyle w:val="CRCoverPage"/>
              <w:tabs>
                <w:tab w:val="right" w:pos="1759"/>
              </w:tabs>
              <w:spacing w:after="0"/>
              <w:rPr>
                <w:b/>
                <w:i/>
                <w:noProof/>
              </w:rPr>
            </w:pPr>
            <w:r w:rsidRPr="002A28D3">
              <w:rPr>
                <w:b/>
                <w:i/>
                <w:noProof/>
              </w:rPr>
              <w:t>Source to TSG:</w:t>
            </w:r>
          </w:p>
        </w:tc>
        <w:tc>
          <w:tcPr>
            <w:tcW w:w="7797" w:type="dxa"/>
            <w:gridSpan w:val="10"/>
            <w:tcBorders>
              <w:right w:val="single" w:sz="4" w:space="0" w:color="auto"/>
            </w:tcBorders>
            <w:shd w:val="pct30" w:color="FFFF00" w:fill="auto"/>
          </w:tcPr>
          <w:p w14:paraId="17FF8B7B" w14:textId="788271E0" w:rsidR="001E41F3" w:rsidRPr="002A28D3" w:rsidRDefault="000B7FC2" w:rsidP="00547111">
            <w:pPr>
              <w:pStyle w:val="CRCoverPage"/>
              <w:spacing w:after="0"/>
              <w:ind w:left="100"/>
              <w:rPr>
                <w:noProof/>
              </w:rPr>
            </w:pPr>
            <w:r w:rsidRPr="002A28D3">
              <w:rPr>
                <w:noProof/>
              </w:rPr>
              <w:t>SA2</w:t>
            </w:r>
          </w:p>
        </w:tc>
      </w:tr>
      <w:tr w:rsidR="001E41F3" w:rsidRPr="002A28D3" w14:paraId="76303739" w14:textId="77777777" w:rsidTr="00547111">
        <w:tc>
          <w:tcPr>
            <w:tcW w:w="1843" w:type="dxa"/>
            <w:tcBorders>
              <w:left w:val="single" w:sz="4" w:space="0" w:color="auto"/>
            </w:tcBorders>
          </w:tcPr>
          <w:p w14:paraId="4D3B1657" w14:textId="77777777" w:rsidR="001E41F3" w:rsidRPr="002A28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A28D3" w:rsidRDefault="001E41F3">
            <w:pPr>
              <w:pStyle w:val="CRCoverPage"/>
              <w:spacing w:after="0"/>
              <w:rPr>
                <w:noProof/>
                <w:sz w:val="8"/>
                <w:szCs w:val="8"/>
              </w:rPr>
            </w:pPr>
          </w:p>
        </w:tc>
      </w:tr>
      <w:tr w:rsidR="001E41F3" w:rsidRPr="002A28D3" w14:paraId="50563E52" w14:textId="77777777" w:rsidTr="00547111">
        <w:tc>
          <w:tcPr>
            <w:tcW w:w="1843" w:type="dxa"/>
            <w:tcBorders>
              <w:left w:val="single" w:sz="4" w:space="0" w:color="auto"/>
            </w:tcBorders>
          </w:tcPr>
          <w:p w14:paraId="32C381B7" w14:textId="77777777" w:rsidR="001E41F3" w:rsidRPr="002A28D3" w:rsidRDefault="001E41F3">
            <w:pPr>
              <w:pStyle w:val="CRCoverPage"/>
              <w:tabs>
                <w:tab w:val="right" w:pos="1759"/>
              </w:tabs>
              <w:spacing w:after="0"/>
              <w:rPr>
                <w:b/>
                <w:i/>
                <w:noProof/>
              </w:rPr>
            </w:pPr>
            <w:r w:rsidRPr="002A28D3">
              <w:rPr>
                <w:b/>
                <w:i/>
                <w:noProof/>
              </w:rPr>
              <w:t>Work item code</w:t>
            </w:r>
            <w:r w:rsidR="0051580D" w:rsidRPr="002A28D3">
              <w:rPr>
                <w:b/>
                <w:i/>
                <w:noProof/>
              </w:rPr>
              <w:t>:</w:t>
            </w:r>
          </w:p>
        </w:tc>
        <w:tc>
          <w:tcPr>
            <w:tcW w:w="3686" w:type="dxa"/>
            <w:gridSpan w:val="5"/>
            <w:shd w:val="pct30" w:color="FFFF00" w:fill="auto"/>
          </w:tcPr>
          <w:p w14:paraId="115414A3" w14:textId="4527864A" w:rsidR="001E41F3" w:rsidRPr="002A28D3" w:rsidRDefault="00D337B1">
            <w:pPr>
              <w:pStyle w:val="CRCoverPage"/>
              <w:spacing w:after="0"/>
              <w:ind w:left="100"/>
              <w:rPr>
                <w:noProof/>
              </w:rPr>
            </w:pPr>
            <w:r w:rsidRPr="002A28D3">
              <w:rPr>
                <w:noProof/>
              </w:rPr>
              <w:t>XRM</w:t>
            </w:r>
            <w:r w:rsidRPr="002A28D3">
              <w:rPr>
                <w:rFonts w:hint="eastAsia"/>
                <w:noProof/>
                <w:lang w:eastAsia="zh-CN"/>
              </w:rPr>
              <w:t>_</w:t>
            </w:r>
            <w:r w:rsidRPr="002A28D3">
              <w:rPr>
                <w:noProof/>
                <w:lang w:eastAsia="zh-CN"/>
              </w:rPr>
              <w:t>Ph2</w:t>
            </w:r>
          </w:p>
        </w:tc>
        <w:tc>
          <w:tcPr>
            <w:tcW w:w="567" w:type="dxa"/>
            <w:tcBorders>
              <w:left w:val="nil"/>
            </w:tcBorders>
          </w:tcPr>
          <w:p w14:paraId="61A86BCF" w14:textId="77777777" w:rsidR="001E41F3" w:rsidRPr="002A28D3" w:rsidRDefault="001E41F3">
            <w:pPr>
              <w:pStyle w:val="CRCoverPage"/>
              <w:spacing w:after="0"/>
              <w:ind w:right="100"/>
              <w:rPr>
                <w:noProof/>
              </w:rPr>
            </w:pPr>
          </w:p>
        </w:tc>
        <w:tc>
          <w:tcPr>
            <w:tcW w:w="1417" w:type="dxa"/>
            <w:gridSpan w:val="3"/>
            <w:tcBorders>
              <w:left w:val="nil"/>
            </w:tcBorders>
          </w:tcPr>
          <w:p w14:paraId="153CBFB1" w14:textId="77777777" w:rsidR="001E41F3" w:rsidRPr="002A28D3" w:rsidRDefault="001E41F3">
            <w:pPr>
              <w:pStyle w:val="CRCoverPage"/>
              <w:spacing w:after="0"/>
              <w:jc w:val="right"/>
              <w:rPr>
                <w:noProof/>
              </w:rPr>
            </w:pPr>
            <w:r w:rsidRPr="002A28D3">
              <w:rPr>
                <w:b/>
                <w:i/>
                <w:noProof/>
              </w:rPr>
              <w:t>Date:</w:t>
            </w:r>
          </w:p>
        </w:tc>
        <w:tc>
          <w:tcPr>
            <w:tcW w:w="2127" w:type="dxa"/>
            <w:tcBorders>
              <w:right w:val="single" w:sz="4" w:space="0" w:color="auto"/>
            </w:tcBorders>
            <w:shd w:val="pct30" w:color="FFFF00" w:fill="auto"/>
          </w:tcPr>
          <w:p w14:paraId="56929475" w14:textId="64BA08A9" w:rsidR="001E41F3" w:rsidRPr="002A28D3" w:rsidRDefault="00357A44">
            <w:pPr>
              <w:pStyle w:val="CRCoverPage"/>
              <w:spacing w:after="0"/>
              <w:ind w:left="100"/>
              <w:rPr>
                <w:noProof/>
              </w:rPr>
            </w:pPr>
            <w:r w:rsidRPr="002A28D3">
              <w:rPr>
                <w:noProof/>
              </w:rPr>
              <w:t>2024-</w:t>
            </w:r>
            <w:r w:rsidR="003C7E61">
              <w:rPr>
                <w:noProof/>
              </w:rPr>
              <w:t>1</w:t>
            </w:r>
            <w:r w:rsidRPr="002A28D3">
              <w:rPr>
                <w:noProof/>
              </w:rPr>
              <w:t>0-</w:t>
            </w:r>
            <w:r w:rsidR="00C415A3" w:rsidRPr="002A28D3">
              <w:rPr>
                <w:noProof/>
              </w:rPr>
              <w:t>0</w:t>
            </w:r>
            <w:r w:rsidR="003C7E61">
              <w:rPr>
                <w:noProof/>
              </w:rPr>
              <w:t>4</w:t>
            </w:r>
            <w:bookmarkStart w:id="1" w:name="_GoBack"/>
            <w:bookmarkEnd w:id="1"/>
          </w:p>
        </w:tc>
      </w:tr>
      <w:tr w:rsidR="001E41F3" w:rsidRPr="002A28D3" w14:paraId="690C7843" w14:textId="77777777" w:rsidTr="00547111">
        <w:tc>
          <w:tcPr>
            <w:tcW w:w="1843" w:type="dxa"/>
            <w:tcBorders>
              <w:left w:val="single" w:sz="4" w:space="0" w:color="auto"/>
            </w:tcBorders>
          </w:tcPr>
          <w:p w14:paraId="17A1A642" w14:textId="77777777" w:rsidR="001E41F3" w:rsidRPr="002A28D3" w:rsidRDefault="001E41F3">
            <w:pPr>
              <w:pStyle w:val="CRCoverPage"/>
              <w:spacing w:after="0"/>
              <w:rPr>
                <w:b/>
                <w:i/>
                <w:noProof/>
                <w:sz w:val="8"/>
                <w:szCs w:val="8"/>
              </w:rPr>
            </w:pPr>
          </w:p>
        </w:tc>
        <w:tc>
          <w:tcPr>
            <w:tcW w:w="1986" w:type="dxa"/>
            <w:gridSpan w:val="4"/>
          </w:tcPr>
          <w:p w14:paraId="2F73FCFB" w14:textId="77777777" w:rsidR="001E41F3" w:rsidRPr="002A28D3" w:rsidRDefault="001E41F3">
            <w:pPr>
              <w:pStyle w:val="CRCoverPage"/>
              <w:spacing w:after="0"/>
              <w:rPr>
                <w:noProof/>
                <w:sz w:val="8"/>
                <w:szCs w:val="8"/>
              </w:rPr>
            </w:pPr>
          </w:p>
        </w:tc>
        <w:tc>
          <w:tcPr>
            <w:tcW w:w="2267" w:type="dxa"/>
            <w:gridSpan w:val="2"/>
          </w:tcPr>
          <w:p w14:paraId="0FBCFC35" w14:textId="77777777" w:rsidR="001E41F3" w:rsidRPr="002A28D3" w:rsidRDefault="001E41F3">
            <w:pPr>
              <w:pStyle w:val="CRCoverPage"/>
              <w:spacing w:after="0"/>
              <w:rPr>
                <w:noProof/>
                <w:sz w:val="8"/>
                <w:szCs w:val="8"/>
              </w:rPr>
            </w:pPr>
          </w:p>
        </w:tc>
        <w:tc>
          <w:tcPr>
            <w:tcW w:w="1417" w:type="dxa"/>
            <w:gridSpan w:val="3"/>
          </w:tcPr>
          <w:p w14:paraId="60243A9E" w14:textId="77777777" w:rsidR="001E41F3" w:rsidRPr="002A28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A28D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A28D3" w:rsidRDefault="001E41F3">
            <w:pPr>
              <w:pStyle w:val="CRCoverPage"/>
              <w:tabs>
                <w:tab w:val="right" w:pos="1759"/>
              </w:tabs>
              <w:spacing w:after="0"/>
              <w:rPr>
                <w:b/>
                <w:i/>
                <w:noProof/>
              </w:rPr>
            </w:pPr>
            <w:r w:rsidRPr="002A28D3">
              <w:rPr>
                <w:b/>
                <w:i/>
                <w:noProof/>
              </w:rPr>
              <w:t>Category:</w:t>
            </w:r>
          </w:p>
        </w:tc>
        <w:tc>
          <w:tcPr>
            <w:tcW w:w="851" w:type="dxa"/>
            <w:shd w:val="pct30" w:color="FFFF00" w:fill="auto"/>
          </w:tcPr>
          <w:p w14:paraId="154A6113" w14:textId="7545A74E" w:rsidR="001E41F3" w:rsidRPr="002A28D3" w:rsidRDefault="00D337B1" w:rsidP="00D24991">
            <w:pPr>
              <w:pStyle w:val="CRCoverPage"/>
              <w:spacing w:after="0"/>
              <w:ind w:left="100" w:right="-609"/>
              <w:rPr>
                <w:b/>
                <w:noProof/>
              </w:rPr>
            </w:pPr>
            <w:r w:rsidRPr="002A28D3">
              <w:rPr>
                <w:b/>
                <w:noProof/>
              </w:rPr>
              <w:t>B</w:t>
            </w:r>
          </w:p>
        </w:tc>
        <w:tc>
          <w:tcPr>
            <w:tcW w:w="3402" w:type="dxa"/>
            <w:gridSpan w:val="5"/>
            <w:tcBorders>
              <w:left w:val="nil"/>
            </w:tcBorders>
          </w:tcPr>
          <w:p w14:paraId="617AE5C6" w14:textId="77777777" w:rsidR="001E41F3" w:rsidRPr="002A28D3" w:rsidRDefault="001E41F3">
            <w:pPr>
              <w:pStyle w:val="CRCoverPage"/>
              <w:spacing w:after="0"/>
              <w:rPr>
                <w:noProof/>
              </w:rPr>
            </w:pPr>
          </w:p>
        </w:tc>
        <w:tc>
          <w:tcPr>
            <w:tcW w:w="1417" w:type="dxa"/>
            <w:gridSpan w:val="3"/>
            <w:tcBorders>
              <w:left w:val="nil"/>
            </w:tcBorders>
          </w:tcPr>
          <w:p w14:paraId="42CDCEE5" w14:textId="77777777" w:rsidR="001E41F3" w:rsidRPr="002A28D3" w:rsidRDefault="001E41F3">
            <w:pPr>
              <w:pStyle w:val="CRCoverPage"/>
              <w:spacing w:after="0"/>
              <w:jc w:val="right"/>
              <w:rPr>
                <w:b/>
                <w:i/>
                <w:noProof/>
              </w:rPr>
            </w:pPr>
            <w:r w:rsidRPr="002A28D3">
              <w:rPr>
                <w:b/>
                <w:i/>
                <w:noProof/>
              </w:rPr>
              <w:t>Release:</w:t>
            </w:r>
          </w:p>
        </w:tc>
        <w:tc>
          <w:tcPr>
            <w:tcW w:w="2127" w:type="dxa"/>
            <w:tcBorders>
              <w:right w:val="single" w:sz="4" w:space="0" w:color="auto"/>
            </w:tcBorders>
            <w:shd w:val="pct30" w:color="FFFF00" w:fill="auto"/>
          </w:tcPr>
          <w:p w14:paraId="6C870B98" w14:textId="366E0C4B" w:rsidR="001E41F3" w:rsidRDefault="00CA6447">
            <w:pPr>
              <w:pStyle w:val="CRCoverPage"/>
              <w:spacing w:after="0"/>
              <w:ind w:left="100"/>
              <w:rPr>
                <w:noProof/>
              </w:rPr>
            </w:pPr>
            <w:r w:rsidRPr="002A28D3">
              <w:t>Rel-1</w:t>
            </w:r>
            <w:r w:rsidR="00D337B1" w:rsidRPr="002A28D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37B1" w14:paraId="1256F52C" w14:textId="77777777" w:rsidTr="00547111">
        <w:tc>
          <w:tcPr>
            <w:tcW w:w="2694" w:type="dxa"/>
            <w:gridSpan w:val="2"/>
            <w:tcBorders>
              <w:top w:val="single" w:sz="4" w:space="0" w:color="auto"/>
              <w:left w:val="single" w:sz="4" w:space="0" w:color="auto"/>
            </w:tcBorders>
          </w:tcPr>
          <w:p w14:paraId="52C87DB0" w14:textId="77777777" w:rsidR="00D337B1" w:rsidRDefault="00D337B1" w:rsidP="00D337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D749B" w:rsidR="00D337B1" w:rsidRDefault="00D337B1" w:rsidP="00D337B1">
            <w:pPr>
              <w:pStyle w:val="CRCoverPage"/>
              <w:spacing w:after="0"/>
              <w:ind w:left="100"/>
            </w:pPr>
            <w:r>
              <w:t xml:space="preserve">In order to support the traffic detection and QoS Flow mapping for mixed traffic multiplexed within one transport connection, it is concluded in FS_XRM_Ph2 to introduce the </w:t>
            </w:r>
            <w:r w:rsidR="0065784C">
              <w:rPr>
                <w:rFonts w:hint="eastAsia"/>
                <w:lang w:eastAsia="zh-CN"/>
              </w:rPr>
              <w:t>medi</w:t>
            </w:r>
            <w:r w:rsidR="0065784C">
              <w:t xml:space="preserve">a flow </w:t>
            </w:r>
            <w:r w:rsidR="0065784C">
              <w:rPr>
                <w:lang w:eastAsia="zh-CN"/>
              </w:rPr>
              <w:t>media flow description information within the</w:t>
            </w:r>
            <w:r w:rsidR="0065784C">
              <w:t xml:space="preserve"> IP</w:t>
            </w:r>
            <w:r>
              <w:t xml:space="preserve"> packet filter set</w:t>
            </w:r>
            <w:r>
              <w:rPr>
                <w:lang w:eastAsia="zh-CN"/>
              </w:rPr>
              <w:t xml:space="preserve">. </w:t>
            </w:r>
          </w:p>
        </w:tc>
      </w:tr>
      <w:tr w:rsidR="00D337B1" w14:paraId="4CA74D09" w14:textId="77777777" w:rsidTr="00547111">
        <w:tc>
          <w:tcPr>
            <w:tcW w:w="2694" w:type="dxa"/>
            <w:gridSpan w:val="2"/>
            <w:tcBorders>
              <w:left w:val="single" w:sz="4" w:space="0" w:color="auto"/>
            </w:tcBorders>
          </w:tcPr>
          <w:p w14:paraId="2D0866D6" w14:textId="77777777" w:rsidR="00D337B1" w:rsidRDefault="00D337B1" w:rsidP="00D337B1">
            <w:pPr>
              <w:pStyle w:val="CRCoverPage"/>
              <w:spacing w:after="0"/>
              <w:rPr>
                <w:b/>
                <w:i/>
                <w:noProof/>
                <w:sz w:val="8"/>
                <w:szCs w:val="8"/>
              </w:rPr>
            </w:pPr>
          </w:p>
        </w:tc>
        <w:tc>
          <w:tcPr>
            <w:tcW w:w="6946" w:type="dxa"/>
            <w:gridSpan w:val="9"/>
            <w:tcBorders>
              <w:right w:val="single" w:sz="4" w:space="0" w:color="auto"/>
            </w:tcBorders>
          </w:tcPr>
          <w:p w14:paraId="365DEF04" w14:textId="77777777" w:rsidR="00D337B1" w:rsidRDefault="00D337B1" w:rsidP="00D337B1">
            <w:pPr>
              <w:pStyle w:val="CRCoverPage"/>
              <w:spacing w:after="0"/>
              <w:rPr>
                <w:sz w:val="8"/>
                <w:szCs w:val="8"/>
              </w:rPr>
            </w:pPr>
          </w:p>
        </w:tc>
      </w:tr>
      <w:tr w:rsidR="00D337B1" w14:paraId="21016551" w14:textId="77777777" w:rsidTr="00547111">
        <w:tc>
          <w:tcPr>
            <w:tcW w:w="2694" w:type="dxa"/>
            <w:gridSpan w:val="2"/>
            <w:tcBorders>
              <w:left w:val="single" w:sz="4" w:space="0" w:color="auto"/>
            </w:tcBorders>
          </w:tcPr>
          <w:p w14:paraId="49433147" w14:textId="77777777" w:rsidR="00D337B1" w:rsidRDefault="00D337B1" w:rsidP="00D337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090A5C" w:rsidR="00D337B1" w:rsidRDefault="00D337B1" w:rsidP="00D337B1">
            <w:pPr>
              <w:pStyle w:val="CRCoverPage"/>
              <w:spacing w:after="0"/>
              <w:ind w:left="100"/>
            </w:pPr>
            <w:r>
              <w:rPr>
                <w:lang w:eastAsia="zh-CN"/>
              </w:rPr>
              <w:t>Add</w:t>
            </w:r>
            <w:r w:rsidR="009D07D0">
              <w:rPr>
                <w:lang w:eastAsia="zh-CN"/>
              </w:rPr>
              <w:t>s</w:t>
            </w:r>
            <w:r>
              <w:rPr>
                <w:lang w:eastAsia="zh-CN"/>
              </w:rPr>
              <w:t xml:space="preserve"> support of mixed traffic handling.</w:t>
            </w:r>
          </w:p>
        </w:tc>
      </w:tr>
      <w:tr w:rsidR="00D337B1" w14:paraId="1F886379" w14:textId="77777777" w:rsidTr="00547111">
        <w:tc>
          <w:tcPr>
            <w:tcW w:w="2694" w:type="dxa"/>
            <w:gridSpan w:val="2"/>
            <w:tcBorders>
              <w:left w:val="single" w:sz="4" w:space="0" w:color="auto"/>
            </w:tcBorders>
          </w:tcPr>
          <w:p w14:paraId="4D989623" w14:textId="77777777" w:rsidR="00D337B1" w:rsidRDefault="00D337B1" w:rsidP="00D337B1">
            <w:pPr>
              <w:pStyle w:val="CRCoverPage"/>
              <w:spacing w:after="0"/>
              <w:rPr>
                <w:b/>
                <w:i/>
                <w:noProof/>
                <w:sz w:val="8"/>
                <w:szCs w:val="8"/>
              </w:rPr>
            </w:pPr>
          </w:p>
        </w:tc>
        <w:tc>
          <w:tcPr>
            <w:tcW w:w="6946" w:type="dxa"/>
            <w:gridSpan w:val="9"/>
            <w:tcBorders>
              <w:right w:val="single" w:sz="4" w:space="0" w:color="auto"/>
            </w:tcBorders>
          </w:tcPr>
          <w:p w14:paraId="71C4A204" w14:textId="77777777" w:rsidR="00D337B1" w:rsidRDefault="00D337B1" w:rsidP="00D337B1">
            <w:pPr>
              <w:pStyle w:val="CRCoverPage"/>
              <w:spacing w:after="0"/>
              <w:rPr>
                <w:sz w:val="8"/>
                <w:szCs w:val="8"/>
              </w:rPr>
            </w:pPr>
          </w:p>
        </w:tc>
      </w:tr>
      <w:tr w:rsidR="00D337B1" w14:paraId="678D7BF9" w14:textId="77777777" w:rsidTr="00547111">
        <w:tc>
          <w:tcPr>
            <w:tcW w:w="2694" w:type="dxa"/>
            <w:gridSpan w:val="2"/>
            <w:tcBorders>
              <w:left w:val="single" w:sz="4" w:space="0" w:color="auto"/>
              <w:bottom w:val="single" w:sz="4" w:space="0" w:color="auto"/>
            </w:tcBorders>
          </w:tcPr>
          <w:p w14:paraId="4E5CE1B6" w14:textId="77777777" w:rsidR="00D337B1" w:rsidRDefault="00D337B1" w:rsidP="00D337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F2237" w:rsidR="00D337B1" w:rsidRDefault="00D337B1" w:rsidP="00D337B1">
            <w:pPr>
              <w:pStyle w:val="CRCoverPage"/>
              <w:spacing w:after="0"/>
              <w:ind w:left="100"/>
            </w:pPr>
            <w:r>
              <w:t>WI cannot be completed without support of mixed traffic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6C520" w:rsidR="001E41F3" w:rsidRDefault="00C74265">
            <w:pPr>
              <w:pStyle w:val="CRCoverPage"/>
              <w:spacing w:after="0"/>
              <w:ind w:left="100"/>
              <w:rPr>
                <w:noProof/>
              </w:rPr>
            </w:pPr>
            <w:r>
              <w:rPr>
                <w:noProof/>
              </w:rPr>
              <w:t>6.1.3.22, 6.1.3.27.X (new),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9532A0" w:rsidR="001E41F3" w:rsidRDefault="00C742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85D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BB03" w14:textId="43550503" w:rsidR="00C74265" w:rsidRDefault="00145D43">
            <w:pPr>
              <w:pStyle w:val="CRCoverPage"/>
              <w:spacing w:after="0"/>
              <w:ind w:left="99"/>
              <w:rPr>
                <w:noProof/>
              </w:rPr>
            </w:pPr>
            <w:r>
              <w:rPr>
                <w:noProof/>
              </w:rPr>
              <w:t>TS</w:t>
            </w:r>
            <w:r w:rsidR="00C74265">
              <w:rPr>
                <w:noProof/>
              </w:rPr>
              <w:t xml:space="preserve"> 23.501</w:t>
            </w:r>
            <w:r>
              <w:rPr>
                <w:noProof/>
              </w:rPr>
              <w:t xml:space="preserve"> CR </w:t>
            </w:r>
            <w:r w:rsidR="002A28D3">
              <w:rPr>
                <w:noProof/>
              </w:rPr>
              <w:t>5792</w:t>
            </w:r>
          </w:p>
          <w:p w14:paraId="42398B96" w14:textId="628DE9B1" w:rsidR="001E41F3" w:rsidRPr="00C74265" w:rsidRDefault="00C74265" w:rsidP="00C74265">
            <w:pPr>
              <w:pStyle w:val="CRCoverPage"/>
              <w:spacing w:after="0"/>
              <w:ind w:left="99"/>
              <w:rPr>
                <w:noProof/>
              </w:rPr>
            </w:pPr>
            <w:r>
              <w:rPr>
                <w:noProof/>
              </w:rPr>
              <w:t xml:space="preserve">TS 23.502 CR </w:t>
            </w:r>
            <w:r w:rsidR="002A28D3">
              <w:rPr>
                <w:noProof/>
              </w:rPr>
              <w:t>5103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99D0E3" w14:textId="77777777" w:rsidR="00C74265" w:rsidRPr="003D4ABF" w:rsidRDefault="00C74265" w:rsidP="00C74265">
      <w:pPr>
        <w:pStyle w:val="Heading4"/>
      </w:pPr>
      <w:bookmarkStart w:id="3" w:name="_CR6_1_3_6"/>
      <w:bookmarkStart w:id="4" w:name="_Toc178073173"/>
      <w:bookmarkStart w:id="5" w:name="_Toc170198919"/>
      <w:bookmarkEnd w:id="2"/>
      <w:bookmarkEnd w:id="3"/>
      <w:r w:rsidRPr="003D4ABF">
        <w:t>6.1.3.22</w:t>
      </w:r>
      <w:r w:rsidRPr="003D4ABF">
        <w:tab/>
        <w:t>AF session with required QoS</w:t>
      </w:r>
      <w:bookmarkEnd w:id="4"/>
    </w:p>
    <w:p w14:paraId="64EF75DF" w14:textId="77777777" w:rsidR="00C74265" w:rsidRPr="003D4ABF" w:rsidRDefault="00C74265" w:rsidP="00C74265">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5189CAF2" w14:textId="77777777" w:rsidR="00C74265" w:rsidRPr="003D4ABF" w:rsidRDefault="00C74265" w:rsidP="00C7426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2E3B8513" w14:textId="77777777" w:rsidR="00C74265" w:rsidRPr="003D4ABF" w:rsidRDefault="00C74265" w:rsidP="00C74265">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C6CF79B" w14:textId="77777777" w:rsidR="00C74265" w:rsidRPr="003D4ABF" w:rsidRDefault="00C74265" w:rsidP="00C74265">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3B63B6A6" w14:textId="77777777" w:rsidR="00C74265" w:rsidRPr="003D4ABF" w:rsidRDefault="00C74265" w:rsidP="00C74265">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B62C0C3" w14:textId="77777777" w:rsidR="00C74265" w:rsidRPr="003D4ABF" w:rsidRDefault="00C74265" w:rsidP="00C74265">
      <w:pPr>
        <w:pStyle w:val="B1"/>
      </w:pPr>
      <w:r w:rsidRPr="003D4ABF">
        <w:t>b)</w:t>
      </w:r>
      <w:r w:rsidRPr="003D4ABF">
        <w:tab/>
        <w:t>When the AF provides individual QoS parameters</w:t>
      </w:r>
      <w:r>
        <w:t xml:space="preserve"> instead of a QoS Reference</w:t>
      </w:r>
      <w:r w:rsidRPr="003D4ABF">
        <w:t>:</w:t>
      </w:r>
    </w:p>
    <w:p w14:paraId="1689FD77" w14:textId="77777777" w:rsidR="00C74265" w:rsidRDefault="00C74265" w:rsidP="00C74265">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46CD8530" w14:textId="77777777" w:rsidR="00C74265" w:rsidRDefault="00C74265" w:rsidP="00C7426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57B5CCD" w14:textId="77777777" w:rsidR="00C74265" w:rsidRDefault="00C74265" w:rsidP="00C7426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8A4008E" w14:textId="77777777" w:rsidR="00C74265" w:rsidRDefault="00C74265" w:rsidP="00C74265">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6B650DB" w14:textId="77777777" w:rsidR="00C74265" w:rsidRDefault="00C74265" w:rsidP="00C74265">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5B48B268" w14:textId="77777777" w:rsidR="00C74265" w:rsidRDefault="00C74265" w:rsidP="00C74265">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0EF11940" w14:textId="77777777" w:rsidR="00C74265" w:rsidRDefault="00C74265" w:rsidP="00C74265">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52625B14" w14:textId="77777777" w:rsidR="00C74265" w:rsidRPr="003D4ABF" w:rsidRDefault="00C74265" w:rsidP="00C7426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w:t>
      </w:r>
      <w:r>
        <w:lastRenderedPageBreak/>
        <w:t>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24CFC43" w14:textId="77777777" w:rsidR="00C74265" w:rsidRPr="003D4ABF" w:rsidRDefault="00C74265" w:rsidP="00C74265">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E7662B0" w14:textId="77777777" w:rsidR="00C74265" w:rsidRPr="003D4ABF" w:rsidRDefault="00C74265" w:rsidP="00C74265">
      <w:r w:rsidRPr="003D4ABF">
        <w:t>If the PCF gets informed about Policy Control Request Triggers relevant for the AF session, the PCF shall inform the AF about it as defined in clause 6.1.3.18.</w:t>
      </w:r>
    </w:p>
    <w:p w14:paraId="1EB4FDAA" w14:textId="77777777" w:rsidR="00C74265" w:rsidRDefault="00C74265" w:rsidP="00C7426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07422D3" w14:textId="77777777" w:rsidR="00C74265" w:rsidRDefault="00C74265" w:rsidP="00C74265">
      <w:pPr>
        <w:pStyle w:val="B1"/>
      </w:pPr>
      <w:r>
        <w:t>-</w:t>
      </w:r>
      <w:r>
        <w:tab/>
        <w:t>When the AF requests the network to provide QoS with a QoS Reference, one or more QoS Reference parameters in a prioritized order.</w:t>
      </w:r>
    </w:p>
    <w:p w14:paraId="2268B7BE" w14:textId="77777777" w:rsidR="00C74265" w:rsidRDefault="00C74265" w:rsidP="00C74265">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265DCB9E" w14:textId="77777777" w:rsidR="00C74265" w:rsidRDefault="00C74265" w:rsidP="00C74265">
      <w:pPr>
        <w:pStyle w:val="B1"/>
      </w:pPr>
      <w:r>
        <w:tab/>
        <w:t>If the AF request is sent via the TSCTSF, the TSCTSF determines a Requested PDB considering the Requested 5GS Delay and the UE-DS-TT Residence Time.</w:t>
      </w:r>
    </w:p>
    <w:p w14:paraId="77592CD5" w14:textId="77777777" w:rsidR="00C74265" w:rsidRPr="003D4ABF" w:rsidRDefault="00C74265" w:rsidP="00C74265">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319EFAD" w14:textId="77777777" w:rsidR="00C74265" w:rsidRDefault="00C74265" w:rsidP="00C74265">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50C82EA" w14:textId="77777777" w:rsidR="00C74265" w:rsidRPr="003D4ABF" w:rsidRDefault="00C74265" w:rsidP="00C74265">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C06EDED" w14:textId="77777777" w:rsidR="00C74265" w:rsidRPr="003D4ABF" w:rsidRDefault="00C74265" w:rsidP="00C74265">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40E2694D" w14:textId="77777777" w:rsidR="00C74265" w:rsidRPr="003D4ABF" w:rsidRDefault="00C74265" w:rsidP="00C74265">
      <w:r w:rsidRPr="003D4ABF">
        <w:t>The AF may change the Alternative Service Requirements while the AF session is ongoing. If this happens, the PCF shall update the Alternative QoS parameter sets in the PCC rule accordingly.</w:t>
      </w:r>
    </w:p>
    <w:p w14:paraId="48EE7E65" w14:textId="77777777" w:rsidR="00C74265" w:rsidRPr="003D4ABF" w:rsidRDefault="00C74265" w:rsidP="00C74265">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073D737" w14:textId="77777777" w:rsidR="00C74265" w:rsidRDefault="00C74265" w:rsidP="00C74265">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140962" w14:textId="77777777" w:rsidR="00C74265" w:rsidRDefault="00C74265" w:rsidP="00C74265">
      <w:pPr>
        <w:pStyle w:val="NO"/>
      </w:pPr>
      <w:r>
        <w:t>NOTE 4:</w:t>
      </w:r>
      <w:r>
        <w:tab/>
        <w:t>When leveraging the QoS duration and the QoS inactivity interval, both are expected to be in the order of minutes to avoid too frequent signalling between RAN, AF and 5GC/PCF.</w:t>
      </w:r>
    </w:p>
    <w:p w14:paraId="56B8DB7A" w14:textId="77777777" w:rsidR="00C74265" w:rsidRDefault="00C74265" w:rsidP="00C74265">
      <w:r>
        <w:lastRenderedPageBreak/>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0CC8CBD6" w14:textId="77777777" w:rsidR="00C74265" w:rsidRDefault="00C74265" w:rsidP="00C74265">
      <w:pPr>
        <w:rPr>
          <w:ins w:id="6" w:author="Huawei-Q" w:date="2024-09-17T15:05:00Z"/>
        </w:rPr>
      </w:pPr>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0E409588" w14:textId="250DFA40" w:rsidR="00C74265" w:rsidRDefault="00C74265" w:rsidP="00C74265">
      <w:ins w:id="7" w:author="Huawei-Q" w:date="2024-09-17T15:05:00Z">
        <w:r>
          <w:rPr>
            <w:rFonts w:hint="eastAsia"/>
            <w:lang w:eastAsia="zh-CN"/>
          </w:rPr>
          <w:t>I</w:t>
        </w:r>
        <w:r>
          <w:rPr>
            <w:lang w:eastAsia="zh-CN"/>
          </w:rPr>
          <w:t>f the AF pro</w:t>
        </w:r>
      </w:ins>
      <w:ins w:id="8" w:author="Huawei-Q" w:date="2024-09-17T15:06:00Z">
        <w:r>
          <w:rPr>
            <w:lang w:eastAsia="zh-CN"/>
          </w:rPr>
          <w:t xml:space="preserve">vides </w:t>
        </w:r>
      </w:ins>
      <w:ins w:id="9" w:author="Huawei-Q" w:date="2024-09-17T15:07:00Z">
        <w:r>
          <w:rPr>
            <w:lang w:eastAsia="zh-CN"/>
          </w:rPr>
          <w:t>QoS requir</w:t>
        </w:r>
      </w:ins>
      <w:ins w:id="10" w:author="Huawei-Q" w:date="2024-09-18T12:02:00Z">
        <w:r>
          <w:rPr>
            <w:lang w:eastAsia="zh-CN"/>
          </w:rPr>
          <w:t>e</w:t>
        </w:r>
      </w:ins>
      <w:ins w:id="11" w:author="Huawei-Q" w:date="2024-09-17T15:07:00Z">
        <w:r>
          <w:rPr>
            <w:lang w:eastAsia="zh-CN"/>
          </w:rPr>
          <w:t xml:space="preserve">ments for </w:t>
        </w:r>
      </w:ins>
      <w:ins w:id="12" w:author="Huawei-Q" w:date="2024-09-17T15:12:00Z">
        <w:r>
          <w:rPr>
            <w:lang w:eastAsia="zh-CN"/>
          </w:rPr>
          <w:t xml:space="preserve">multiplexed </w:t>
        </w:r>
      </w:ins>
      <w:ins w:id="13" w:author="Huawei-Q" w:date="2024-09-17T15:07:00Z">
        <w:r>
          <w:rPr>
            <w:lang w:eastAsia="zh-CN"/>
          </w:rPr>
          <w:t xml:space="preserve">media flows and </w:t>
        </w:r>
      </w:ins>
      <w:ins w:id="14" w:author="Huawei-User" w:date="2024-10-03T11:39:00Z">
        <w:r w:rsidR="006A00FF">
          <w:rPr>
            <w:lang w:eastAsia="zh-CN"/>
          </w:rPr>
          <w:t>media flow description information included within</w:t>
        </w:r>
      </w:ins>
      <w:ins w:id="15" w:author="Huawei-Q" w:date="2024-09-17T15:08:00Z">
        <w:r>
          <w:rPr>
            <w:lang w:eastAsia="zh-CN"/>
          </w:rPr>
          <w:t xml:space="preserve"> the IP Packet Filters as described in clause 5.7.6.2</w:t>
        </w:r>
      </w:ins>
      <w:ins w:id="16" w:author="Huawei-Q" w:date="2024-09-17T15:13:00Z">
        <w:r>
          <w:rPr>
            <w:lang w:eastAsia="zh-CN"/>
          </w:rPr>
          <w:t xml:space="preserve"> and 5.37.X</w:t>
        </w:r>
      </w:ins>
      <w:ins w:id="17" w:author="Huawei-Q" w:date="2024-09-17T15:08:00Z">
        <w:r>
          <w:rPr>
            <w:lang w:eastAsia="zh-CN"/>
          </w:rPr>
          <w:t xml:space="preserve"> of TS 23.501 [2], the PCF</w:t>
        </w:r>
      </w:ins>
      <w:ins w:id="18" w:author="Huawei-Q" w:date="2024-09-17T15:12:00Z">
        <w:r>
          <w:rPr>
            <w:lang w:eastAsia="zh-CN"/>
          </w:rPr>
          <w:t>,</w:t>
        </w:r>
      </w:ins>
      <w:ins w:id="19" w:author="Huawei-Q" w:date="2024-09-17T15:08:00Z">
        <w:r>
          <w:rPr>
            <w:lang w:eastAsia="zh-CN"/>
          </w:rPr>
          <w:t xml:space="preserve"> </w:t>
        </w:r>
      </w:ins>
      <w:ins w:id="20" w:author="Huawei-Q" w:date="2024-09-17T15:10:00Z">
        <w:r>
          <w:rPr>
            <w:lang w:eastAsia="zh-CN"/>
          </w:rPr>
          <w:t>based on the local configuration and the UE</w:t>
        </w:r>
      </w:ins>
      <w:ins w:id="21" w:author="Huawei-Q" w:date="2024-09-17T15:11:00Z">
        <w:r>
          <w:rPr>
            <w:lang w:eastAsia="zh-CN"/>
          </w:rPr>
          <w:t xml:space="preserve"> and/or UPF </w:t>
        </w:r>
      </w:ins>
      <w:ins w:id="22" w:author="Huawei-Q" w:date="2024-09-17T15:10:00Z">
        <w:r>
          <w:rPr>
            <w:lang w:eastAsia="zh-CN"/>
          </w:rPr>
          <w:t>capability information</w:t>
        </w:r>
      </w:ins>
      <w:ins w:id="23" w:author="Huawei-Q" w:date="2024-09-17T15:11:00Z">
        <w:r>
          <w:rPr>
            <w:lang w:eastAsia="zh-CN"/>
          </w:rPr>
          <w:t xml:space="preserve"> from the SMF</w:t>
        </w:r>
      </w:ins>
      <w:ins w:id="24" w:author="Huawei-Q" w:date="2024-09-17T15:12:00Z">
        <w:r>
          <w:rPr>
            <w:lang w:eastAsia="zh-CN"/>
          </w:rPr>
          <w:t>, generate</w:t>
        </w:r>
      </w:ins>
      <w:ins w:id="25" w:author="Huawei-Q" w:date="2024-09-17T15:13:00Z">
        <w:r>
          <w:rPr>
            <w:lang w:eastAsia="zh-CN"/>
          </w:rPr>
          <w:t>s the PCC rules as described in clause 6.1.3.27.X</w:t>
        </w:r>
      </w:ins>
      <w:ins w:id="26" w:author="Huawei-Q" w:date="2024-09-17T15:11:00Z">
        <w:r>
          <w:rPr>
            <w:lang w:eastAsia="zh-CN"/>
          </w:rPr>
          <w:t>.</w:t>
        </w:r>
      </w:ins>
      <w:ins w:id="27" w:author="Huawei-Q" w:date="2024-09-17T15:10:00Z">
        <w:r>
          <w:rPr>
            <w:lang w:eastAsia="zh-CN"/>
          </w:rPr>
          <w:t xml:space="preserve"> </w:t>
        </w:r>
      </w:ins>
      <w:ins w:id="28" w:author="Huawei-Q" w:date="2024-09-18T12:01:00Z">
        <w:r>
          <w:rPr>
            <w:lang w:eastAsia="zh-CN"/>
          </w:rPr>
          <w:t xml:space="preserve">The </w:t>
        </w:r>
      </w:ins>
      <w:ins w:id="29" w:author="Huawei-Q" w:date="2024-09-18T12:02:00Z">
        <w:r>
          <w:rPr>
            <w:lang w:eastAsia="zh-CN"/>
          </w:rPr>
          <w:t xml:space="preserve">AF may further provide the QoS requirements for the traffic flow </w:t>
        </w:r>
      </w:ins>
      <w:ins w:id="30" w:author="Huawei-Q" w:date="2024-09-18T12:03:00Z">
        <w:r>
          <w:rPr>
            <w:lang w:eastAsia="zh-CN"/>
          </w:rPr>
          <w:t>and the PCF generates the PCC Rule(s</w:t>
        </w:r>
        <w:r>
          <w:rPr>
            <w:rFonts w:hint="eastAsia"/>
            <w:lang w:eastAsia="zh-CN"/>
          </w:rPr>
          <w:t>) for</w:t>
        </w:r>
        <w:r>
          <w:rPr>
            <w:lang w:eastAsia="zh-CN"/>
          </w:rPr>
          <w:t xml:space="preserve"> the traffic flo</w:t>
        </w:r>
      </w:ins>
      <w:ins w:id="31" w:author="Huawei-Q" w:date="2024-09-18T12:04:00Z">
        <w:r>
          <w:rPr>
            <w:lang w:eastAsia="zh-CN"/>
          </w:rPr>
          <w:t>w</w:t>
        </w:r>
      </w:ins>
      <w:ins w:id="32" w:author="Huawei-Q" w:date="2024-09-18T14:06:00Z">
        <w:r>
          <w:rPr>
            <w:lang w:eastAsia="zh-CN"/>
          </w:rPr>
          <w:t xml:space="preserve"> for the </w:t>
        </w:r>
        <w:proofErr w:type="spellStart"/>
        <w:r>
          <w:rPr>
            <w:lang w:eastAsia="zh-CN"/>
          </w:rPr>
          <w:t>corresding</w:t>
        </w:r>
        <w:proofErr w:type="spellEnd"/>
        <w:r>
          <w:rPr>
            <w:lang w:eastAsia="zh-CN"/>
          </w:rPr>
          <w:t xml:space="preserve"> direction</w:t>
        </w:r>
      </w:ins>
      <w:ins w:id="33" w:author="Huawei-Q" w:date="2024-09-18T12:04:00Z">
        <w:r>
          <w:rPr>
            <w:lang w:eastAsia="zh-CN"/>
          </w:rPr>
          <w:t xml:space="preserve"> in </w:t>
        </w:r>
      </w:ins>
      <w:ins w:id="34" w:author="Huawei-Q" w:date="2024-09-18T14:06:00Z">
        <w:r>
          <w:rPr>
            <w:lang w:eastAsia="zh-CN"/>
          </w:rPr>
          <w:t>which</w:t>
        </w:r>
      </w:ins>
      <w:ins w:id="35" w:author="Huawei-Q" w:date="2024-09-18T12:04:00Z">
        <w:r>
          <w:rPr>
            <w:lang w:eastAsia="zh-CN"/>
          </w:rPr>
          <w:t xml:space="preserve"> the UE</w:t>
        </w:r>
      </w:ins>
      <w:ins w:id="36" w:author="Huawei-Q" w:date="2024-09-18T14:06:00Z">
        <w:r>
          <w:rPr>
            <w:lang w:eastAsia="zh-CN"/>
          </w:rPr>
          <w:t xml:space="preserve"> or </w:t>
        </w:r>
      </w:ins>
      <w:ins w:id="37" w:author="Huawei-Q" w:date="2024-09-18T12:04:00Z">
        <w:r>
          <w:rPr>
            <w:lang w:eastAsia="zh-CN"/>
          </w:rPr>
          <w:t xml:space="preserve">UPF cannot support the </w:t>
        </w:r>
      </w:ins>
      <w:ins w:id="38" w:author="Huawei-User" w:date="2024-10-03T11:39:00Z">
        <w:r w:rsidR="006A00FF">
          <w:rPr>
            <w:lang w:eastAsia="zh-CN"/>
          </w:rPr>
          <w:t>media flow description information</w:t>
        </w:r>
      </w:ins>
      <w:ins w:id="39" w:author="Huawei-Q" w:date="2024-09-18T12:04:00Z">
        <w:r>
          <w:rPr>
            <w:lang w:eastAsia="zh-CN"/>
          </w:rPr>
          <w:t>.</w:t>
        </w:r>
      </w:ins>
    </w:p>
    <w:p w14:paraId="041E8D4D" w14:textId="77777777" w:rsidR="00C74265" w:rsidRPr="0042466D" w:rsidRDefault="00C74265" w:rsidP="00C742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5"/>
    <w:p w14:paraId="49611405" w14:textId="77777777" w:rsidR="00C74265" w:rsidRDefault="00C74265" w:rsidP="00C74265">
      <w:pPr>
        <w:pStyle w:val="Heading5"/>
        <w:rPr>
          <w:ins w:id="40" w:author="Huawei-Q" w:date="2024-09-17T15:13:00Z"/>
          <w:noProof/>
          <w:lang w:eastAsia="zh-CN"/>
        </w:rPr>
      </w:pPr>
      <w:ins w:id="41" w:author="Huawei-Q" w:date="2024-09-17T15:13:00Z">
        <w:r>
          <w:rPr>
            <w:rFonts w:hint="eastAsia"/>
            <w:noProof/>
            <w:lang w:eastAsia="zh-CN"/>
          </w:rPr>
          <w:t>6</w:t>
        </w:r>
        <w:r>
          <w:rPr>
            <w:noProof/>
            <w:lang w:eastAsia="zh-CN"/>
          </w:rPr>
          <w:t>.1.3.27.X</w:t>
        </w:r>
        <w:r>
          <w:rPr>
            <w:noProof/>
            <w:lang w:eastAsia="zh-CN"/>
          </w:rPr>
          <w:tab/>
        </w:r>
        <w:r>
          <w:rPr>
            <w:noProof/>
            <w:lang w:eastAsia="zh-CN"/>
          </w:rPr>
          <w:tab/>
          <w:t>Support of Mixed Traffic Handling</w:t>
        </w:r>
      </w:ins>
    </w:p>
    <w:p w14:paraId="2C49EFF1" w14:textId="27AB5A26" w:rsidR="00C74265" w:rsidRDefault="00C74265" w:rsidP="00C74265">
      <w:pPr>
        <w:rPr>
          <w:ins w:id="42" w:author="Huawei-Q" w:date="2024-09-17T15:32:00Z"/>
          <w:noProof/>
        </w:rPr>
      </w:pPr>
      <w:ins w:id="43" w:author="Huawei-Q" w:date="2024-09-17T15:28:00Z">
        <w:r>
          <w:rPr>
            <w:noProof/>
          </w:rPr>
          <w:t xml:space="preserve">IP Packet Filters </w:t>
        </w:r>
      </w:ins>
      <w:ins w:id="44" w:author="Huawei-User" w:date="2024-10-03T11:40:00Z">
        <w:r w:rsidR="006A00FF">
          <w:rPr>
            <w:noProof/>
          </w:rPr>
          <w:t xml:space="preserve">with media flow description information </w:t>
        </w:r>
      </w:ins>
      <w:ins w:id="45" w:author="Huawei-Q" w:date="2024-09-17T15:28:00Z">
        <w:r>
          <w:rPr>
            <w:noProof/>
          </w:rPr>
          <w:t>may be provided by the AF to request different QoS handling for mutliplexed media flow</w:t>
        </w:r>
      </w:ins>
      <w:ins w:id="46" w:author="Huawei-Q" w:date="2024-09-17T15:29:00Z">
        <w:r>
          <w:rPr>
            <w:noProof/>
          </w:rPr>
          <w:t>(s) as described in clause 5.7.6.2 and 5.37.X of TS 23.501 [2]. The PCF may, based on the local configuration and/or the input from the AF</w:t>
        </w:r>
      </w:ins>
      <w:ins w:id="47" w:author="Huawei-Q" w:date="2024-09-17T15:31:00Z">
        <w:r>
          <w:rPr>
            <w:noProof/>
          </w:rPr>
          <w:t xml:space="preserve"> as well </w:t>
        </w:r>
      </w:ins>
      <w:ins w:id="48" w:author="Huawei-Q" w:date="2024-09-17T15:32:00Z">
        <w:r>
          <w:rPr>
            <w:noProof/>
          </w:rPr>
          <w:t xml:space="preserve">as the UE/UPF capability information on support of </w:t>
        </w:r>
      </w:ins>
      <w:ins w:id="49" w:author="Huawei-User" w:date="2024-10-03T11:47:00Z">
        <w:r w:rsidR="006A00FF">
          <w:rPr>
            <w:noProof/>
          </w:rPr>
          <w:t>media flow description information</w:t>
        </w:r>
      </w:ins>
      <w:ins w:id="50" w:author="Huawei-Q" w:date="2024-09-17T15:30:00Z">
        <w:r>
          <w:rPr>
            <w:noProof/>
          </w:rPr>
          <w:t xml:space="preserve">, generates </w:t>
        </w:r>
      </w:ins>
      <w:ins w:id="51" w:author="Huawei-Q" w:date="2024-09-17T15:32:00Z">
        <w:r>
          <w:rPr>
            <w:noProof/>
          </w:rPr>
          <w:t xml:space="preserve">the </w:t>
        </w:r>
      </w:ins>
      <w:ins w:id="52" w:author="Huawei-Q" w:date="2024-09-17T15:30:00Z">
        <w:r>
          <w:rPr>
            <w:noProof/>
          </w:rPr>
          <w:t>PCC Rules</w:t>
        </w:r>
      </w:ins>
      <w:ins w:id="53" w:author="Huawei-Q" w:date="2024-09-17T15:32:00Z">
        <w:r>
          <w:rPr>
            <w:noProof/>
          </w:rPr>
          <w:t xml:space="preserve"> as following:</w:t>
        </w:r>
      </w:ins>
    </w:p>
    <w:p w14:paraId="2B86A826" w14:textId="47D8653C" w:rsidR="00C74265" w:rsidRDefault="00C74265" w:rsidP="00C74265">
      <w:pPr>
        <w:pStyle w:val="B1"/>
        <w:rPr>
          <w:ins w:id="54" w:author="Huawei-Q" w:date="2024-09-17T15:35:00Z"/>
          <w:noProof/>
        </w:rPr>
      </w:pPr>
      <w:ins w:id="55" w:author="Huawei-Q" w:date="2024-09-17T15:33:00Z">
        <w:r>
          <w:rPr>
            <w:noProof/>
          </w:rPr>
          <w:t>-</w:t>
        </w:r>
        <w:r>
          <w:rPr>
            <w:noProof/>
          </w:rPr>
          <w:tab/>
          <w:t>If</w:t>
        </w:r>
      </w:ins>
      <w:ins w:id="56" w:author="Huawei-Q" w:date="2024-09-17T15:34:00Z">
        <w:r>
          <w:rPr>
            <w:noProof/>
          </w:rPr>
          <w:t xml:space="preserve"> both </w:t>
        </w:r>
      </w:ins>
      <w:ins w:id="57" w:author="Huawei-Q" w:date="2024-09-17T15:33:00Z">
        <w:r>
          <w:rPr>
            <w:noProof/>
          </w:rPr>
          <w:t xml:space="preserve">the UE </w:t>
        </w:r>
      </w:ins>
      <w:ins w:id="58" w:author="Huawei-Q" w:date="2024-09-17T15:34:00Z">
        <w:r>
          <w:rPr>
            <w:noProof/>
          </w:rPr>
          <w:t xml:space="preserve">and UPF </w:t>
        </w:r>
      </w:ins>
      <w:ins w:id="59" w:author="Huawei-Q" w:date="2024-09-17T15:33:00Z">
        <w:r>
          <w:rPr>
            <w:noProof/>
          </w:rPr>
          <w:t xml:space="preserve">capability information indicates the support of </w:t>
        </w:r>
      </w:ins>
      <w:ins w:id="60" w:author="Huawei-User" w:date="2024-10-03T11:47:00Z">
        <w:r w:rsidR="006A00FF">
          <w:rPr>
            <w:noProof/>
          </w:rPr>
          <w:t>media flow description information</w:t>
        </w:r>
      </w:ins>
      <w:ins w:id="61" w:author="Huawei-Q" w:date="2024-09-17T15:34:00Z">
        <w:r>
          <w:rPr>
            <w:noProof/>
          </w:rPr>
          <w:t xml:space="preserve">, the PCF generates PCC rules </w:t>
        </w:r>
      </w:ins>
      <w:ins w:id="62" w:author="Huawei-User" w:date="2024-10-03T11:48:00Z">
        <w:r w:rsidR="006A00FF">
          <w:rPr>
            <w:noProof/>
          </w:rPr>
          <w:t xml:space="preserve">which contain </w:t>
        </w:r>
      </w:ins>
      <w:ins w:id="63" w:author="Huawei-Q" w:date="2024-09-17T15:35:00Z">
        <w:r>
          <w:rPr>
            <w:noProof/>
          </w:rPr>
          <w:t>IP Packet Filter Set</w:t>
        </w:r>
      </w:ins>
      <w:ins w:id="64" w:author="Huawei-Q" w:date="2024-09-17T15:36:00Z">
        <w:r>
          <w:rPr>
            <w:noProof/>
          </w:rPr>
          <w:t xml:space="preserve"> </w:t>
        </w:r>
      </w:ins>
      <w:ins w:id="65" w:author="Huawei-User" w:date="2024-10-03T11:48:00Z">
        <w:r w:rsidR="006A00FF">
          <w:rPr>
            <w:noProof/>
          </w:rPr>
          <w:t xml:space="preserve">with the media flow description information </w:t>
        </w:r>
      </w:ins>
      <w:ins w:id="66" w:author="Huawei-Q" w:date="2024-09-17T15:36:00Z">
        <w:r>
          <w:rPr>
            <w:noProof/>
          </w:rPr>
          <w:t xml:space="preserve">together with QoS </w:t>
        </w:r>
      </w:ins>
      <w:ins w:id="67" w:author="Huawei-Q" w:date="2024-09-17T15:37:00Z">
        <w:r>
          <w:rPr>
            <w:noProof/>
          </w:rPr>
          <w:t>P</w:t>
        </w:r>
      </w:ins>
      <w:ins w:id="68" w:author="Huawei-Q" w:date="2024-09-17T15:36:00Z">
        <w:r>
          <w:rPr>
            <w:noProof/>
          </w:rPr>
          <w:t>arameters for the multiplexed media flow(s)</w:t>
        </w:r>
      </w:ins>
      <w:ins w:id="69" w:author="Huawei-Q" w:date="2024-09-17T15:35:00Z">
        <w:r>
          <w:rPr>
            <w:noProof/>
          </w:rPr>
          <w:t>.</w:t>
        </w:r>
      </w:ins>
    </w:p>
    <w:p w14:paraId="67ED8B1A" w14:textId="3032BACB" w:rsidR="00C74265" w:rsidRDefault="00C74265" w:rsidP="00C74265">
      <w:pPr>
        <w:pStyle w:val="B1"/>
        <w:rPr>
          <w:ins w:id="70" w:author="Huawei-Q" w:date="2024-09-17T15:38:00Z"/>
          <w:noProof/>
        </w:rPr>
      </w:pPr>
      <w:ins w:id="71" w:author="Huawei-Q" w:date="2024-09-17T15:35:00Z">
        <w:r>
          <w:rPr>
            <w:noProof/>
          </w:rPr>
          <w:t>-</w:t>
        </w:r>
        <w:r>
          <w:rPr>
            <w:noProof/>
          </w:rPr>
          <w:tab/>
          <w:t xml:space="preserve">If the UE capability information indicates no support of </w:t>
        </w:r>
      </w:ins>
      <w:ins w:id="72" w:author="Huawei-User" w:date="2024-10-03T11:48:00Z">
        <w:r w:rsidR="006A00FF">
          <w:rPr>
            <w:noProof/>
          </w:rPr>
          <w:t xml:space="preserve">media flow description information </w:t>
        </w:r>
      </w:ins>
      <w:ins w:id="73" w:author="Huawei-Q" w:date="2024-09-17T15:35:00Z">
        <w:r>
          <w:rPr>
            <w:noProof/>
          </w:rPr>
          <w:t xml:space="preserve">while UPF supports, the PCF generates the </w:t>
        </w:r>
      </w:ins>
      <w:ins w:id="74" w:author="Huawei-Q" w:date="2024-09-17T15:36:00Z">
        <w:r>
          <w:rPr>
            <w:noProof/>
          </w:rPr>
          <w:t xml:space="preserve">PCC Rule with </w:t>
        </w:r>
      </w:ins>
      <w:ins w:id="75" w:author="Huawei-User" w:date="2024-10-03T11:49:00Z">
        <w:r w:rsidR="006A00FF">
          <w:rPr>
            <w:noProof/>
          </w:rPr>
          <w:t xml:space="preserve">the </w:t>
        </w:r>
      </w:ins>
      <w:ins w:id="76" w:author="Huawei-Q" w:date="2024-09-17T15:36:00Z">
        <w:r>
          <w:rPr>
            <w:noProof/>
          </w:rPr>
          <w:t>IP Packet F</w:t>
        </w:r>
      </w:ins>
      <w:ins w:id="77" w:author="Huawei-Q" w:date="2024-09-17T15:37:00Z">
        <w:r>
          <w:rPr>
            <w:noProof/>
          </w:rPr>
          <w:t xml:space="preserve">ilter </w:t>
        </w:r>
      </w:ins>
      <w:ins w:id="78" w:author="Huawei-User" w:date="2024-10-03T11:49:00Z">
        <w:r w:rsidR="006A00FF">
          <w:rPr>
            <w:noProof/>
          </w:rPr>
          <w:t xml:space="preserve">without media flow description information </w:t>
        </w:r>
      </w:ins>
      <w:ins w:id="79" w:author="Huawei-Q" w:date="2024-09-17T15:37:00Z">
        <w:r>
          <w:rPr>
            <w:noProof/>
          </w:rPr>
          <w:t xml:space="preserve">and corresponding QoS Paramters for the uplink traffic flow. For the downlink direction, the PCF generates </w:t>
        </w:r>
      </w:ins>
      <w:ins w:id="80" w:author="Huawei-Q" w:date="2024-09-17T15:38:00Z">
        <w:r>
          <w:rPr>
            <w:noProof/>
          </w:rPr>
          <w:t xml:space="preserve">the PCC Rules </w:t>
        </w:r>
      </w:ins>
      <w:ins w:id="81" w:author="Huawei-User" w:date="2024-10-03T11:50:00Z">
        <w:r w:rsidR="001E4D31">
          <w:rPr>
            <w:noProof/>
          </w:rPr>
          <w:t>which contain</w:t>
        </w:r>
      </w:ins>
      <w:ins w:id="82" w:author="Huawei-User" w:date="2024-10-03T11:51:00Z">
        <w:r w:rsidR="001E4D31">
          <w:rPr>
            <w:noProof/>
          </w:rPr>
          <w:t xml:space="preserve"> the </w:t>
        </w:r>
      </w:ins>
      <w:ins w:id="83" w:author="Huawei-Q" w:date="2024-09-17T15:38:00Z">
        <w:r>
          <w:rPr>
            <w:noProof/>
          </w:rPr>
          <w:t xml:space="preserve">IP Packet Filter Set </w:t>
        </w:r>
      </w:ins>
      <w:ins w:id="84" w:author="Huawei-User" w:date="2024-10-03T11:51:00Z">
        <w:r w:rsidR="001E4D31">
          <w:rPr>
            <w:noProof/>
          </w:rPr>
          <w:t xml:space="preserve">with the media flow description information </w:t>
        </w:r>
      </w:ins>
      <w:ins w:id="85" w:author="Huawei-Q" w:date="2024-09-17T15:38:00Z">
        <w:r>
          <w:rPr>
            <w:noProof/>
          </w:rPr>
          <w:t>for the multiplexed media flows.</w:t>
        </w:r>
      </w:ins>
    </w:p>
    <w:p w14:paraId="1EFE415C" w14:textId="1AB6DE52" w:rsidR="00C74265" w:rsidRDefault="00C74265" w:rsidP="00C74265">
      <w:pPr>
        <w:pStyle w:val="B1"/>
        <w:rPr>
          <w:ins w:id="86" w:author="Huawei-Q" w:date="2024-09-17T15:39:00Z"/>
          <w:noProof/>
        </w:rPr>
      </w:pPr>
      <w:ins w:id="87" w:author="Huawei-Q" w:date="2024-09-17T15:38:00Z">
        <w:r>
          <w:rPr>
            <w:rFonts w:hint="eastAsia"/>
            <w:noProof/>
            <w:lang w:eastAsia="zh-CN"/>
          </w:rPr>
          <w:t>-</w:t>
        </w:r>
        <w:r>
          <w:rPr>
            <w:noProof/>
            <w:lang w:eastAsia="zh-CN"/>
          </w:rPr>
          <w:tab/>
          <w:t>If the UE capability infomormation indicates su</w:t>
        </w:r>
      </w:ins>
      <w:ins w:id="88" w:author="Huawei-Q" w:date="2024-09-17T15:39:00Z">
        <w:r>
          <w:rPr>
            <w:noProof/>
            <w:lang w:eastAsia="zh-CN"/>
          </w:rPr>
          <w:t xml:space="preserve">pport of </w:t>
        </w:r>
      </w:ins>
      <w:ins w:id="89" w:author="Huawei-User" w:date="2024-10-03T11:51:00Z">
        <w:r w:rsidR="001E4D31">
          <w:rPr>
            <w:noProof/>
          </w:rPr>
          <w:t>media flow description information</w:t>
        </w:r>
      </w:ins>
      <w:ins w:id="90" w:author="Huawei-Q" w:date="2024-09-17T15:39:00Z">
        <w:r>
          <w:rPr>
            <w:noProof/>
            <w:lang w:eastAsia="zh-CN"/>
          </w:rPr>
          <w:t xml:space="preserve"> while UPF doesn’t support, the </w:t>
        </w:r>
        <w:r>
          <w:rPr>
            <w:noProof/>
          </w:rPr>
          <w:t xml:space="preserve">PCF generates the PCC Rule with </w:t>
        </w:r>
      </w:ins>
      <w:ins w:id="91" w:author="Huawei-User" w:date="2024-10-03T11:51:00Z">
        <w:r w:rsidR="001E4D31">
          <w:rPr>
            <w:noProof/>
          </w:rPr>
          <w:t>the</w:t>
        </w:r>
      </w:ins>
      <w:ins w:id="92" w:author="Huawei-Q" w:date="2024-09-17T15:39:00Z">
        <w:r>
          <w:rPr>
            <w:noProof/>
          </w:rPr>
          <w:t xml:space="preserve"> IP Packet Filter </w:t>
        </w:r>
      </w:ins>
      <w:ins w:id="93" w:author="Huawei-User" w:date="2024-10-03T11:51:00Z">
        <w:r w:rsidR="001E4D31">
          <w:rPr>
            <w:noProof/>
          </w:rPr>
          <w:t xml:space="preserve">without media flow description information </w:t>
        </w:r>
      </w:ins>
      <w:ins w:id="94" w:author="Huawei-Q" w:date="2024-09-17T15:39:00Z">
        <w:r>
          <w:rPr>
            <w:noProof/>
          </w:rPr>
          <w:t xml:space="preserve">and corresponding QoS Paramters for the downlink traffic flow. For the uplink direction, the PCF generates the PCC Rules </w:t>
        </w:r>
      </w:ins>
      <w:ins w:id="95" w:author="Huawei-User" w:date="2024-10-03T11:52:00Z">
        <w:r w:rsidR="001E4D31">
          <w:rPr>
            <w:noProof/>
          </w:rPr>
          <w:t>which contain</w:t>
        </w:r>
      </w:ins>
      <w:ins w:id="96" w:author="Huawei-Q" w:date="2024-09-17T15:39:00Z">
        <w:r>
          <w:rPr>
            <w:noProof/>
          </w:rPr>
          <w:t xml:space="preserve"> </w:t>
        </w:r>
      </w:ins>
      <w:ins w:id="97" w:author="Huawei-User" w:date="2024-10-03T11:52:00Z">
        <w:r w:rsidR="001E4D31">
          <w:rPr>
            <w:noProof/>
          </w:rPr>
          <w:t>the</w:t>
        </w:r>
      </w:ins>
      <w:ins w:id="98" w:author="Huawei-Q" w:date="2024-09-17T15:39:00Z">
        <w:r>
          <w:rPr>
            <w:noProof/>
          </w:rPr>
          <w:t xml:space="preserve"> IP Packet Filter Set </w:t>
        </w:r>
      </w:ins>
      <w:ins w:id="99" w:author="Huawei-User" w:date="2024-10-03T11:52:00Z">
        <w:r w:rsidR="001E4D31">
          <w:rPr>
            <w:noProof/>
          </w:rPr>
          <w:t xml:space="preserve">with media flow description information </w:t>
        </w:r>
      </w:ins>
      <w:ins w:id="100" w:author="Huawei-Q" w:date="2024-09-17T15:39:00Z">
        <w:r>
          <w:rPr>
            <w:noProof/>
          </w:rPr>
          <w:t>for the multiplexed media flows.</w:t>
        </w:r>
      </w:ins>
    </w:p>
    <w:p w14:paraId="1B1E22E4" w14:textId="466F8BC4" w:rsidR="00C74265" w:rsidRDefault="00C74265" w:rsidP="00C74265">
      <w:pPr>
        <w:pStyle w:val="B1"/>
        <w:rPr>
          <w:ins w:id="101" w:author="Huawei-Q" w:date="2024-09-17T15:42:00Z"/>
          <w:noProof/>
          <w:lang w:eastAsia="zh-CN"/>
        </w:rPr>
      </w:pPr>
      <w:ins w:id="102" w:author="Huawei-Q" w:date="2024-09-17T15:39:00Z">
        <w:r>
          <w:rPr>
            <w:rFonts w:hint="eastAsia"/>
            <w:noProof/>
            <w:lang w:eastAsia="zh-CN"/>
          </w:rPr>
          <w:t>-</w:t>
        </w:r>
        <w:r>
          <w:rPr>
            <w:noProof/>
            <w:lang w:eastAsia="zh-CN"/>
          </w:rPr>
          <w:tab/>
          <w:t>If neither UE nor UPF supports the</w:t>
        </w:r>
      </w:ins>
      <w:ins w:id="103" w:author="Huawei-User" w:date="2024-10-03T11:54:00Z">
        <w:r w:rsidR="00F165FF" w:rsidRPr="00F165FF">
          <w:rPr>
            <w:noProof/>
          </w:rPr>
          <w:t xml:space="preserve"> </w:t>
        </w:r>
        <w:r w:rsidR="00F165FF">
          <w:rPr>
            <w:noProof/>
          </w:rPr>
          <w:t>media flow description information</w:t>
        </w:r>
      </w:ins>
      <w:ins w:id="104" w:author="Huawei-Q" w:date="2024-09-17T15:40:00Z">
        <w:r>
          <w:rPr>
            <w:noProof/>
            <w:lang w:eastAsia="zh-CN"/>
          </w:rPr>
          <w:t xml:space="preserve">, the PCF generates the PCC Rule(s) </w:t>
        </w:r>
      </w:ins>
      <w:ins w:id="105" w:author="Huawei-Q" w:date="2024-09-17T15:41:00Z">
        <w:r>
          <w:rPr>
            <w:noProof/>
            <w:lang w:eastAsia="zh-CN"/>
          </w:rPr>
          <w:t xml:space="preserve">with </w:t>
        </w:r>
      </w:ins>
      <w:ins w:id="106" w:author="Huawei-User" w:date="2024-10-03T11:52:00Z">
        <w:r w:rsidR="001E4D31">
          <w:rPr>
            <w:noProof/>
            <w:lang w:eastAsia="zh-CN"/>
          </w:rPr>
          <w:t>the</w:t>
        </w:r>
      </w:ins>
      <w:ins w:id="107" w:author="Huawei-Q" w:date="2024-09-17T15:41:00Z">
        <w:r>
          <w:rPr>
            <w:noProof/>
            <w:lang w:eastAsia="zh-CN"/>
          </w:rPr>
          <w:t xml:space="preserve"> IP Packet Filter Set </w:t>
        </w:r>
      </w:ins>
      <w:ins w:id="108" w:author="Huawei-User" w:date="2024-10-03T11:52:00Z">
        <w:r w:rsidR="001E4D31">
          <w:rPr>
            <w:noProof/>
            <w:lang w:eastAsia="zh-CN"/>
          </w:rPr>
          <w:t xml:space="preserve">without </w:t>
        </w:r>
        <w:r w:rsidR="001E4D31">
          <w:rPr>
            <w:noProof/>
          </w:rPr>
          <w:t xml:space="preserve">media flow description information </w:t>
        </w:r>
      </w:ins>
      <w:ins w:id="109" w:author="Huawei-Q" w:date="2024-09-17T15:41:00Z">
        <w:r>
          <w:rPr>
            <w:noProof/>
            <w:lang w:eastAsia="zh-CN"/>
          </w:rPr>
          <w:t>and corresponding QoS Parameters for</w:t>
        </w:r>
      </w:ins>
      <w:ins w:id="110" w:author="Huawei-Q" w:date="2024-09-17T15:42:00Z">
        <w:r>
          <w:rPr>
            <w:noProof/>
            <w:lang w:eastAsia="zh-CN"/>
          </w:rPr>
          <w:t xml:space="preserve"> the traffic flow.</w:t>
        </w:r>
      </w:ins>
    </w:p>
    <w:p w14:paraId="6E2D4EB4" w14:textId="77777777" w:rsidR="00C74265" w:rsidRDefault="00C74265" w:rsidP="00C74265">
      <w:pPr>
        <w:rPr>
          <w:ins w:id="111" w:author="Huawei-Q" w:date="2024-09-18T12:01:00Z"/>
          <w:noProof/>
          <w:lang w:eastAsia="zh-CN"/>
        </w:rPr>
      </w:pPr>
      <w:ins w:id="112" w:author="Huawei-Q" w:date="2024-09-17T15:42:00Z">
        <w:r>
          <w:rPr>
            <w:rFonts w:hint="eastAsia"/>
            <w:noProof/>
            <w:lang w:eastAsia="zh-CN"/>
          </w:rPr>
          <w:t>T</w:t>
        </w:r>
        <w:r>
          <w:rPr>
            <w:noProof/>
            <w:lang w:eastAsia="zh-CN"/>
          </w:rPr>
          <w:t xml:space="preserve">he PCF furhter provides the generated PCC Rule(s) to the SMF. </w:t>
        </w:r>
      </w:ins>
    </w:p>
    <w:p w14:paraId="5B315357" w14:textId="421EFAED" w:rsidR="00C74265" w:rsidRDefault="00C74265" w:rsidP="00C74265">
      <w:pPr>
        <w:rPr>
          <w:ins w:id="113" w:author="Huawei-Q" w:date="2024-09-18T14:11:00Z"/>
        </w:rPr>
      </w:pPr>
      <w:ins w:id="114" w:author="Huawei-Q" w:date="2024-09-18T12:01:00Z">
        <w:r>
          <w:rPr>
            <w:rFonts w:hint="eastAsia"/>
            <w:noProof/>
            <w:lang w:eastAsia="zh-CN"/>
          </w:rPr>
          <w:t>In</w:t>
        </w:r>
        <w:r>
          <w:rPr>
            <w:noProof/>
            <w:lang w:eastAsia="zh-CN"/>
          </w:rPr>
          <w:t xml:space="preserve"> case the </w:t>
        </w:r>
      </w:ins>
      <w:ins w:id="115" w:author="Huawei-Q" w:date="2024-09-18T14:10:00Z">
        <w:r>
          <w:rPr>
            <w:noProof/>
            <w:lang w:eastAsia="zh-CN"/>
          </w:rPr>
          <w:t xml:space="preserve">UE/UPF cannot support the </w:t>
        </w:r>
      </w:ins>
      <w:ins w:id="116" w:author="Huawei-User" w:date="2024-10-03T11:52:00Z">
        <w:r w:rsidR="001E4D31">
          <w:rPr>
            <w:noProof/>
          </w:rPr>
          <w:t>media flow description information</w:t>
        </w:r>
      </w:ins>
      <w:ins w:id="117" w:author="Huawei-Q" w:date="2024-09-18T14:10:00Z">
        <w:r>
          <w:rPr>
            <w:noProof/>
            <w:lang w:eastAsia="zh-CN"/>
          </w:rPr>
          <w:t>, d</w:t>
        </w:r>
        <w:proofErr w:type="spellStart"/>
        <w:r>
          <w:t>epending</w:t>
        </w:r>
        <w:proofErr w:type="spellEnd"/>
        <w:r>
          <w:t xml:space="preserve"> on how the PCF local policies are set, the PCF may need to notify the AF that the requested QoS requirements cannot be fulfilled due to the lack of support from UE/UPF.</w:t>
        </w:r>
      </w:ins>
      <w:ins w:id="118" w:author="Huawei-Q" w:date="2024-09-18T14:11:00Z">
        <w:r>
          <w:t xml:space="preserve"> The AF may re-provision the QoS requirements for the traffic flow for the corresponding direction in which the UE/UPF cannot support the </w:t>
        </w:r>
      </w:ins>
      <w:ins w:id="119" w:author="Huawei-User" w:date="2024-10-03T11:52:00Z">
        <w:r w:rsidR="001E4D31">
          <w:rPr>
            <w:noProof/>
          </w:rPr>
          <w:t>media flow description information</w:t>
        </w:r>
      </w:ins>
      <w:ins w:id="120" w:author="Huawei-Q" w:date="2024-09-18T14:11:00Z">
        <w:r>
          <w:t xml:space="preserve">. </w:t>
        </w:r>
      </w:ins>
    </w:p>
    <w:p w14:paraId="0E570581" w14:textId="2A04A2A1" w:rsidR="00C74265" w:rsidRPr="007F6DD4" w:rsidRDefault="00C74265" w:rsidP="00C74265">
      <w:pPr>
        <w:rPr>
          <w:noProof/>
          <w:lang w:eastAsia="zh-CN"/>
        </w:rPr>
      </w:pPr>
      <w:ins w:id="121" w:author="Huawei-Q" w:date="2024-09-18T14:11:00Z">
        <w:r>
          <w:rPr>
            <w:rFonts w:hint="eastAsia"/>
            <w:lang w:eastAsia="zh-CN"/>
          </w:rPr>
          <w:t>A</w:t>
        </w:r>
        <w:r>
          <w:rPr>
            <w:lang w:eastAsia="zh-CN"/>
          </w:rPr>
          <w:t xml:space="preserve">lternatively, the AF may provide </w:t>
        </w:r>
      </w:ins>
      <w:ins w:id="122" w:author="Huawei-Q" w:date="2024-09-18T14:12:00Z">
        <w:r>
          <w:rPr>
            <w:lang w:eastAsia="zh-CN"/>
          </w:rPr>
          <w:t xml:space="preserve">QoS requirements for the traffic flow besides of the QoS requirements for the media flows. Then the PCF may, based on the </w:t>
        </w:r>
        <w:r>
          <w:rPr>
            <w:noProof/>
          </w:rPr>
          <w:t xml:space="preserve">UE/UPF capability information on support of </w:t>
        </w:r>
      </w:ins>
      <w:ins w:id="123" w:author="Huawei-User" w:date="2024-10-03T11:53:00Z">
        <w:r w:rsidR="001E4D31">
          <w:rPr>
            <w:noProof/>
          </w:rPr>
          <w:t>media flow description information</w:t>
        </w:r>
      </w:ins>
      <w:ins w:id="124" w:author="Huawei-Q" w:date="2024-09-18T14:12:00Z">
        <w:r>
          <w:rPr>
            <w:noProof/>
          </w:rPr>
          <w:t xml:space="preserve">, generates the PCC Rules as described </w:t>
        </w:r>
      </w:ins>
      <w:ins w:id="125" w:author="Huawei-Q" w:date="2024-09-18T14:13:00Z">
        <w:r>
          <w:rPr>
            <w:noProof/>
          </w:rPr>
          <w:t xml:space="preserve">above. </w:t>
        </w:r>
      </w:ins>
    </w:p>
    <w:p w14:paraId="2C8D8864" w14:textId="24CC391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7426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EE3CF7" w14:textId="77777777" w:rsidR="00C74265" w:rsidRPr="003D4ABF" w:rsidRDefault="00C74265" w:rsidP="00C74265">
      <w:pPr>
        <w:pStyle w:val="Heading3"/>
      </w:pPr>
      <w:bookmarkStart w:id="126" w:name="_Toc178073236"/>
      <w:bookmarkStart w:id="127" w:name="_Toc19197384"/>
      <w:bookmarkStart w:id="128" w:name="_Toc27896537"/>
      <w:bookmarkStart w:id="129" w:name="_Toc36192705"/>
      <w:bookmarkStart w:id="130" w:name="_Toc37076436"/>
      <w:bookmarkStart w:id="131" w:name="_Toc45194886"/>
      <w:bookmarkStart w:id="132" w:name="_Toc47594298"/>
      <w:bookmarkStart w:id="133" w:name="_Toc51836929"/>
      <w:bookmarkStart w:id="134" w:name="_Toc170198982"/>
      <w:r w:rsidRPr="003D4ABF">
        <w:lastRenderedPageBreak/>
        <w:t>6.3.1</w:t>
      </w:r>
      <w:r w:rsidRPr="003D4ABF">
        <w:tab/>
        <w:t>General</w:t>
      </w:r>
      <w:bookmarkEnd w:id="126"/>
    </w:p>
    <w:p w14:paraId="1AA5AA79" w14:textId="77777777" w:rsidR="00C74265" w:rsidRPr="003D4ABF" w:rsidRDefault="00C74265" w:rsidP="00C74265">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0899628" w14:textId="77777777" w:rsidR="00C74265" w:rsidRPr="003D4ABF" w:rsidRDefault="00C74265" w:rsidP="00C74265">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9527133" w14:textId="77777777" w:rsidR="00C74265" w:rsidRPr="003D4ABF" w:rsidRDefault="00C74265" w:rsidP="00C74265">
      <w:pPr>
        <w:pStyle w:val="NO"/>
      </w:pPr>
      <w:r w:rsidRPr="003D4ABF">
        <w:t>NOTE 1:</w:t>
      </w:r>
      <w:r w:rsidRPr="003D4ABF">
        <w:tab/>
        <w:t>The procedure for provisioning predefined PCC rules is out of scope for this specification.</w:t>
      </w:r>
    </w:p>
    <w:p w14:paraId="0ACD5DE3" w14:textId="77777777" w:rsidR="00C74265" w:rsidRPr="003D4ABF" w:rsidRDefault="00C74265" w:rsidP="00C74265">
      <w:r w:rsidRPr="003D4ABF">
        <w:t>The operator defines the PCC rules.</w:t>
      </w:r>
    </w:p>
    <w:p w14:paraId="03979553" w14:textId="77777777" w:rsidR="00C74265" w:rsidRPr="003D4ABF" w:rsidRDefault="00C74265" w:rsidP="00C74265">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9484C0B" w14:textId="77777777" w:rsidR="00C74265" w:rsidRPr="003D4ABF" w:rsidRDefault="00C74265" w:rsidP="00C74265">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9A395C" w14:textId="77777777" w:rsidR="00C74265" w:rsidRPr="003D4ABF" w:rsidRDefault="00C74265" w:rsidP="00C74265">
      <w:pPr>
        <w:pStyle w:val="TH"/>
      </w:pPr>
      <w:r w:rsidRPr="003D4ABF">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C74265" w:rsidRPr="003D4ABF" w14:paraId="6A9B5CFF" w14:textId="77777777" w:rsidTr="00525C5F">
        <w:trPr>
          <w:cantSplit/>
          <w:tblHeader/>
        </w:trPr>
        <w:tc>
          <w:tcPr>
            <w:tcW w:w="1980" w:type="dxa"/>
          </w:tcPr>
          <w:p w14:paraId="58973F75" w14:textId="77777777" w:rsidR="00C74265" w:rsidRPr="003D4ABF" w:rsidRDefault="00C74265" w:rsidP="00525C5F">
            <w:pPr>
              <w:pStyle w:val="TAH"/>
            </w:pPr>
            <w:r w:rsidRPr="003D4ABF">
              <w:t>Information name</w:t>
            </w:r>
          </w:p>
        </w:tc>
        <w:tc>
          <w:tcPr>
            <w:tcW w:w="2912" w:type="dxa"/>
          </w:tcPr>
          <w:p w14:paraId="3D6A5ED2" w14:textId="77777777" w:rsidR="00C74265" w:rsidRPr="003D4ABF" w:rsidRDefault="00C74265" w:rsidP="00525C5F">
            <w:pPr>
              <w:pStyle w:val="TAH"/>
            </w:pPr>
            <w:r w:rsidRPr="003D4ABF">
              <w:t>Description</w:t>
            </w:r>
          </w:p>
        </w:tc>
        <w:tc>
          <w:tcPr>
            <w:tcW w:w="1364" w:type="dxa"/>
          </w:tcPr>
          <w:p w14:paraId="34C466AC" w14:textId="77777777" w:rsidR="00C74265" w:rsidRPr="003D4ABF" w:rsidRDefault="00C74265" w:rsidP="00525C5F">
            <w:pPr>
              <w:pStyle w:val="TAH"/>
            </w:pPr>
            <w:r w:rsidRPr="003D4ABF">
              <w:t>Category</w:t>
            </w:r>
          </w:p>
        </w:tc>
        <w:tc>
          <w:tcPr>
            <w:tcW w:w="1748" w:type="dxa"/>
          </w:tcPr>
          <w:p w14:paraId="6DA399CA" w14:textId="77777777" w:rsidR="00C74265" w:rsidRPr="003D4ABF" w:rsidRDefault="00C74265" w:rsidP="00525C5F">
            <w:pPr>
              <w:pStyle w:val="TAH"/>
            </w:pPr>
            <w:r w:rsidRPr="003D4ABF">
              <w:t>PCF permitted to modify for a dynamic PCC rule in the SMF</w:t>
            </w:r>
          </w:p>
        </w:tc>
        <w:tc>
          <w:tcPr>
            <w:tcW w:w="1627" w:type="dxa"/>
          </w:tcPr>
          <w:p w14:paraId="384FDB43" w14:textId="77777777" w:rsidR="00C74265" w:rsidRPr="003D4ABF" w:rsidRDefault="00C74265" w:rsidP="00525C5F">
            <w:pPr>
              <w:pStyle w:val="TAH"/>
            </w:pPr>
            <w:r w:rsidRPr="003D4ABF">
              <w:t>Differences compared with table 6.3. in TS 23.203 [4]</w:t>
            </w:r>
          </w:p>
        </w:tc>
      </w:tr>
      <w:tr w:rsidR="00C74265" w:rsidRPr="003D4ABF" w14:paraId="3C1BE104" w14:textId="77777777" w:rsidTr="00525C5F">
        <w:trPr>
          <w:cantSplit/>
        </w:trPr>
        <w:tc>
          <w:tcPr>
            <w:tcW w:w="1980" w:type="dxa"/>
          </w:tcPr>
          <w:p w14:paraId="654BA3A9" w14:textId="77777777" w:rsidR="00C74265" w:rsidRPr="003D4ABF" w:rsidRDefault="00C74265" w:rsidP="00525C5F">
            <w:pPr>
              <w:pStyle w:val="TAL"/>
              <w:rPr>
                <w:szCs w:val="18"/>
              </w:rPr>
            </w:pPr>
            <w:r w:rsidRPr="003D4ABF">
              <w:rPr>
                <w:szCs w:val="18"/>
              </w:rPr>
              <w:t>Rule identifier</w:t>
            </w:r>
          </w:p>
        </w:tc>
        <w:tc>
          <w:tcPr>
            <w:tcW w:w="2912" w:type="dxa"/>
          </w:tcPr>
          <w:p w14:paraId="21D2825B" w14:textId="77777777" w:rsidR="00C74265" w:rsidRPr="003D4ABF" w:rsidRDefault="00C74265" w:rsidP="00525C5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3DFAF7B" w14:textId="77777777" w:rsidR="00C74265" w:rsidRPr="003D4ABF" w:rsidRDefault="00C74265" w:rsidP="00525C5F">
            <w:pPr>
              <w:pStyle w:val="TAL"/>
              <w:rPr>
                <w:szCs w:val="18"/>
              </w:rPr>
            </w:pPr>
            <w:r w:rsidRPr="003D4ABF">
              <w:rPr>
                <w:szCs w:val="18"/>
              </w:rPr>
              <w:t>It is used between PCF and SMF for referencing PCC rules.</w:t>
            </w:r>
          </w:p>
        </w:tc>
        <w:tc>
          <w:tcPr>
            <w:tcW w:w="1364" w:type="dxa"/>
          </w:tcPr>
          <w:p w14:paraId="575BD407" w14:textId="77777777" w:rsidR="00C74265" w:rsidRPr="003D4ABF" w:rsidRDefault="00C74265" w:rsidP="00525C5F">
            <w:pPr>
              <w:pStyle w:val="TAL"/>
              <w:rPr>
                <w:szCs w:val="18"/>
              </w:rPr>
            </w:pPr>
            <w:r w:rsidRPr="003D4ABF">
              <w:rPr>
                <w:szCs w:val="18"/>
              </w:rPr>
              <w:t>Mandatory</w:t>
            </w:r>
          </w:p>
        </w:tc>
        <w:tc>
          <w:tcPr>
            <w:tcW w:w="1748" w:type="dxa"/>
          </w:tcPr>
          <w:p w14:paraId="78E20248" w14:textId="77777777" w:rsidR="00C74265" w:rsidRPr="003D4ABF" w:rsidRDefault="00C74265" w:rsidP="00525C5F">
            <w:pPr>
              <w:pStyle w:val="TAL"/>
            </w:pPr>
            <w:r w:rsidRPr="003D4ABF">
              <w:t>No</w:t>
            </w:r>
          </w:p>
        </w:tc>
        <w:tc>
          <w:tcPr>
            <w:tcW w:w="1627" w:type="dxa"/>
          </w:tcPr>
          <w:p w14:paraId="117E7A06" w14:textId="77777777" w:rsidR="00C74265" w:rsidRPr="003D4ABF" w:rsidRDefault="00C74265" w:rsidP="00525C5F">
            <w:pPr>
              <w:pStyle w:val="TAL"/>
            </w:pPr>
            <w:r w:rsidRPr="003D4ABF">
              <w:t>None</w:t>
            </w:r>
          </w:p>
        </w:tc>
      </w:tr>
      <w:tr w:rsidR="00C74265" w:rsidRPr="003D4ABF" w14:paraId="42CAF5B8" w14:textId="77777777" w:rsidTr="00525C5F">
        <w:trPr>
          <w:cantSplit/>
        </w:trPr>
        <w:tc>
          <w:tcPr>
            <w:tcW w:w="1980" w:type="dxa"/>
          </w:tcPr>
          <w:p w14:paraId="14943012" w14:textId="77777777" w:rsidR="00C74265" w:rsidRPr="003D4ABF" w:rsidRDefault="00C74265" w:rsidP="00525C5F">
            <w:pPr>
              <w:pStyle w:val="TAL"/>
              <w:rPr>
                <w:b/>
                <w:szCs w:val="18"/>
              </w:rPr>
            </w:pPr>
            <w:r w:rsidRPr="003D4ABF">
              <w:rPr>
                <w:b/>
                <w:szCs w:val="18"/>
              </w:rPr>
              <w:t>Service data flow detection</w:t>
            </w:r>
          </w:p>
        </w:tc>
        <w:tc>
          <w:tcPr>
            <w:tcW w:w="2912" w:type="dxa"/>
          </w:tcPr>
          <w:p w14:paraId="1404DF4F" w14:textId="77777777" w:rsidR="00C74265" w:rsidRPr="003D4ABF" w:rsidRDefault="00C74265" w:rsidP="00525C5F">
            <w:pPr>
              <w:pStyle w:val="TAL"/>
              <w:rPr>
                <w:i/>
                <w:szCs w:val="18"/>
              </w:rPr>
            </w:pPr>
            <w:r w:rsidRPr="003D4ABF">
              <w:rPr>
                <w:i/>
                <w:szCs w:val="18"/>
              </w:rPr>
              <w:t>This part defines the method for detecting packets belonging to a service data flow.</w:t>
            </w:r>
          </w:p>
        </w:tc>
        <w:tc>
          <w:tcPr>
            <w:tcW w:w="1364" w:type="dxa"/>
          </w:tcPr>
          <w:p w14:paraId="19F79917" w14:textId="77777777" w:rsidR="00C74265" w:rsidRPr="003D4ABF" w:rsidRDefault="00C74265" w:rsidP="00525C5F">
            <w:pPr>
              <w:pStyle w:val="TAL"/>
              <w:rPr>
                <w:szCs w:val="18"/>
              </w:rPr>
            </w:pPr>
          </w:p>
        </w:tc>
        <w:tc>
          <w:tcPr>
            <w:tcW w:w="1748" w:type="dxa"/>
          </w:tcPr>
          <w:p w14:paraId="4AB8D475" w14:textId="77777777" w:rsidR="00C74265" w:rsidRPr="003D4ABF" w:rsidRDefault="00C74265" w:rsidP="00525C5F">
            <w:pPr>
              <w:pStyle w:val="TAL"/>
            </w:pPr>
          </w:p>
        </w:tc>
        <w:tc>
          <w:tcPr>
            <w:tcW w:w="1627" w:type="dxa"/>
          </w:tcPr>
          <w:p w14:paraId="2FBB62D3" w14:textId="77777777" w:rsidR="00C74265" w:rsidRPr="003D4ABF" w:rsidRDefault="00C74265" w:rsidP="00525C5F">
            <w:pPr>
              <w:pStyle w:val="TAL"/>
            </w:pPr>
          </w:p>
        </w:tc>
      </w:tr>
      <w:tr w:rsidR="00C74265" w:rsidRPr="003D4ABF" w14:paraId="18504B72" w14:textId="77777777" w:rsidTr="00525C5F">
        <w:trPr>
          <w:cantSplit/>
        </w:trPr>
        <w:tc>
          <w:tcPr>
            <w:tcW w:w="1980" w:type="dxa"/>
          </w:tcPr>
          <w:p w14:paraId="7F416F1A" w14:textId="77777777" w:rsidR="00C74265" w:rsidRPr="003D4ABF" w:rsidRDefault="00C74265" w:rsidP="00525C5F">
            <w:pPr>
              <w:pStyle w:val="TAL"/>
              <w:rPr>
                <w:szCs w:val="18"/>
              </w:rPr>
            </w:pPr>
            <w:r w:rsidRPr="003D4ABF">
              <w:rPr>
                <w:szCs w:val="18"/>
              </w:rPr>
              <w:t>Precedence</w:t>
            </w:r>
          </w:p>
        </w:tc>
        <w:tc>
          <w:tcPr>
            <w:tcW w:w="2912" w:type="dxa"/>
          </w:tcPr>
          <w:p w14:paraId="0C5041CB" w14:textId="77777777" w:rsidR="00C74265" w:rsidRPr="003D4ABF" w:rsidRDefault="00C74265" w:rsidP="00525C5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DF8BA45" w14:textId="77777777" w:rsidR="00C74265" w:rsidRPr="003D4ABF" w:rsidRDefault="00C74265" w:rsidP="00525C5F">
            <w:pPr>
              <w:pStyle w:val="TAL"/>
              <w:rPr>
                <w:szCs w:val="18"/>
              </w:rPr>
            </w:pPr>
            <w:r w:rsidRPr="003D4ABF">
              <w:rPr>
                <w:szCs w:val="18"/>
              </w:rPr>
              <w:t>Conditional (NOTE 2)</w:t>
            </w:r>
          </w:p>
        </w:tc>
        <w:tc>
          <w:tcPr>
            <w:tcW w:w="1748" w:type="dxa"/>
          </w:tcPr>
          <w:p w14:paraId="4A0EEBBE" w14:textId="77777777" w:rsidR="00C74265" w:rsidRPr="003D4ABF" w:rsidRDefault="00C74265" w:rsidP="00525C5F">
            <w:pPr>
              <w:pStyle w:val="TAL"/>
            </w:pPr>
            <w:r w:rsidRPr="003D4ABF">
              <w:t>Yes</w:t>
            </w:r>
          </w:p>
        </w:tc>
        <w:tc>
          <w:tcPr>
            <w:tcW w:w="1627" w:type="dxa"/>
          </w:tcPr>
          <w:p w14:paraId="3976A979" w14:textId="77777777" w:rsidR="00C74265" w:rsidRPr="003D4ABF" w:rsidRDefault="00C74265" w:rsidP="00525C5F">
            <w:pPr>
              <w:pStyle w:val="TAL"/>
            </w:pPr>
            <w:r w:rsidRPr="003D4ABF">
              <w:t>None</w:t>
            </w:r>
          </w:p>
        </w:tc>
      </w:tr>
      <w:tr w:rsidR="00C74265" w:rsidRPr="003D4ABF" w14:paraId="4A728BC2" w14:textId="77777777" w:rsidTr="00525C5F">
        <w:trPr>
          <w:cantSplit/>
        </w:trPr>
        <w:tc>
          <w:tcPr>
            <w:tcW w:w="1980" w:type="dxa"/>
          </w:tcPr>
          <w:p w14:paraId="5B6B08A3" w14:textId="77777777" w:rsidR="00C74265" w:rsidRPr="003D4ABF" w:rsidRDefault="00C74265" w:rsidP="00525C5F">
            <w:pPr>
              <w:pStyle w:val="TAL"/>
              <w:rPr>
                <w:szCs w:val="18"/>
              </w:rPr>
            </w:pPr>
            <w:r w:rsidRPr="003D4ABF">
              <w:rPr>
                <w:szCs w:val="18"/>
              </w:rPr>
              <w:t>Service data flow template</w:t>
            </w:r>
          </w:p>
        </w:tc>
        <w:tc>
          <w:tcPr>
            <w:tcW w:w="2912" w:type="dxa"/>
          </w:tcPr>
          <w:p w14:paraId="34374635" w14:textId="77777777" w:rsidR="00C74265" w:rsidRPr="003D4ABF" w:rsidRDefault="00C74265" w:rsidP="00525C5F">
            <w:pPr>
              <w:pStyle w:val="TAL"/>
            </w:pPr>
            <w:r w:rsidRPr="00E20298">
              <w:t>For IP PDU traffic: Either a list of service data flow filters or an application identifier that references the corresponding application detection filter for the detection of the service data flow.</w:t>
            </w:r>
          </w:p>
          <w:p w14:paraId="478D35CC" w14:textId="77777777" w:rsidR="00C74265" w:rsidRPr="003D4ABF" w:rsidRDefault="00C74265" w:rsidP="00525C5F">
            <w:pPr>
              <w:pStyle w:val="TAL"/>
            </w:pPr>
            <w:r w:rsidRPr="00E20298">
              <w:t>For Ethernet PDU traffic: Combination of traffic patterns of the Ethernet PDU traffic.</w:t>
            </w:r>
          </w:p>
          <w:p w14:paraId="0F55A516" w14:textId="77777777" w:rsidR="00C74265" w:rsidRPr="003D4ABF" w:rsidRDefault="00C74265" w:rsidP="00525C5F">
            <w:pPr>
              <w:pStyle w:val="TAL"/>
            </w:pPr>
            <w:r w:rsidRPr="00E20298">
              <w:t>It is defined in clause 5.7.6.3 of TS 23.501 [2].</w:t>
            </w:r>
          </w:p>
        </w:tc>
        <w:tc>
          <w:tcPr>
            <w:tcW w:w="1364" w:type="dxa"/>
          </w:tcPr>
          <w:p w14:paraId="63AAE587" w14:textId="77777777" w:rsidR="00C74265" w:rsidRPr="003D4ABF" w:rsidRDefault="00C74265" w:rsidP="00525C5F">
            <w:pPr>
              <w:pStyle w:val="TAL"/>
              <w:rPr>
                <w:szCs w:val="18"/>
              </w:rPr>
            </w:pPr>
            <w:r w:rsidRPr="003D4ABF">
              <w:rPr>
                <w:szCs w:val="18"/>
              </w:rPr>
              <w:t>Mandatory (NOTE 3)</w:t>
            </w:r>
          </w:p>
        </w:tc>
        <w:tc>
          <w:tcPr>
            <w:tcW w:w="1748" w:type="dxa"/>
          </w:tcPr>
          <w:p w14:paraId="2E345026" w14:textId="77777777" w:rsidR="00C74265" w:rsidRPr="003D4ABF" w:rsidRDefault="00C74265" w:rsidP="00525C5F">
            <w:pPr>
              <w:pStyle w:val="TAL"/>
              <w:rPr>
                <w:szCs w:val="18"/>
              </w:rPr>
            </w:pPr>
            <w:r w:rsidRPr="003D4ABF">
              <w:rPr>
                <w:szCs w:val="18"/>
              </w:rPr>
              <w:t>Conditional</w:t>
            </w:r>
          </w:p>
          <w:p w14:paraId="27F38F0F" w14:textId="77777777" w:rsidR="00C74265" w:rsidRPr="003D4ABF" w:rsidRDefault="00C74265" w:rsidP="00525C5F">
            <w:pPr>
              <w:pStyle w:val="TAL"/>
              <w:rPr>
                <w:szCs w:val="18"/>
              </w:rPr>
            </w:pPr>
            <w:r w:rsidRPr="003D4ABF">
              <w:rPr>
                <w:szCs w:val="18"/>
              </w:rPr>
              <w:t>(NOTE 4)</w:t>
            </w:r>
          </w:p>
        </w:tc>
        <w:tc>
          <w:tcPr>
            <w:tcW w:w="1627" w:type="dxa"/>
          </w:tcPr>
          <w:p w14:paraId="45C3F057" w14:textId="77777777" w:rsidR="00C74265" w:rsidRPr="003D4ABF" w:rsidRDefault="00C74265" w:rsidP="00525C5F">
            <w:pPr>
              <w:pStyle w:val="TAL"/>
            </w:pPr>
            <w:r w:rsidRPr="00E20298">
              <w:t>Modified</w:t>
            </w:r>
          </w:p>
          <w:p w14:paraId="08E814CC" w14:textId="77777777" w:rsidR="00C74265" w:rsidRPr="003D4ABF" w:rsidRDefault="00C74265" w:rsidP="00525C5F">
            <w:pPr>
              <w:pStyle w:val="TAL"/>
              <w:rPr>
                <w:szCs w:val="18"/>
              </w:rPr>
            </w:pPr>
            <w:r w:rsidRPr="003D4ABF">
              <w:rPr>
                <w:szCs w:val="18"/>
              </w:rPr>
              <w:t>(packet filters for Ethernet PDU traffic added)</w:t>
            </w:r>
          </w:p>
        </w:tc>
      </w:tr>
      <w:tr w:rsidR="00C74265" w:rsidRPr="003D4ABF" w14:paraId="635A8643" w14:textId="77777777" w:rsidTr="00525C5F">
        <w:trPr>
          <w:cantSplit/>
        </w:trPr>
        <w:tc>
          <w:tcPr>
            <w:tcW w:w="1980" w:type="dxa"/>
          </w:tcPr>
          <w:p w14:paraId="27686D6A" w14:textId="77777777" w:rsidR="00C74265" w:rsidRPr="003D4ABF" w:rsidRDefault="00C74265" w:rsidP="00525C5F">
            <w:pPr>
              <w:pStyle w:val="TAL"/>
              <w:rPr>
                <w:szCs w:val="18"/>
              </w:rPr>
            </w:pPr>
            <w:r w:rsidRPr="003D4ABF">
              <w:rPr>
                <w:szCs w:val="18"/>
              </w:rPr>
              <w:t>Mute for notification</w:t>
            </w:r>
          </w:p>
        </w:tc>
        <w:tc>
          <w:tcPr>
            <w:tcW w:w="2912" w:type="dxa"/>
          </w:tcPr>
          <w:p w14:paraId="6C3A5079" w14:textId="77777777" w:rsidR="00C74265" w:rsidRPr="003D4ABF" w:rsidRDefault="00C74265" w:rsidP="00525C5F">
            <w:pPr>
              <w:pStyle w:val="TAL"/>
              <w:rPr>
                <w:szCs w:val="18"/>
              </w:rPr>
            </w:pPr>
            <w:r w:rsidRPr="003D4ABF">
              <w:rPr>
                <w:szCs w:val="18"/>
              </w:rPr>
              <w:t>Defines whether application's start or stop notification is to be muted.</w:t>
            </w:r>
          </w:p>
        </w:tc>
        <w:tc>
          <w:tcPr>
            <w:tcW w:w="1364" w:type="dxa"/>
          </w:tcPr>
          <w:p w14:paraId="142E316A" w14:textId="77777777" w:rsidR="00C74265" w:rsidRPr="003D4ABF" w:rsidRDefault="00C74265" w:rsidP="00525C5F">
            <w:pPr>
              <w:pStyle w:val="TAL"/>
              <w:rPr>
                <w:szCs w:val="18"/>
              </w:rPr>
            </w:pPr>
            <w:r w:rsidRPr="003D4ABF">
              <w:rPr>
                <w:szCs w:val="18"/>
              </w:rPr>
              <w:t>Conditional (NOTE 5)</w:t>
            </w:r>
          </w:p>
        </w:tc>
        <w:tc>
          <w:tcPr>
            <w:tcW w:w="1748" w:type="dxa"/>
          </w:tcPr>
          <w:p w14:paraId="4B2A61EF" w14:textId="77777777" w:rsidR="00C74265" w:rsidRPr="003D4ABF" w:rsidRDefault="00C74265" w:rsidP="00525C5F">
            <w:pPr>
              <w:pStyle w:val="TAL"/>
            </w:pPr>
            <w:r w:rsidRPr="003D4ABF">
              <w:t>No</w:t>
            </w:r>
          </w:p>
        </w:tc>
        <w:tc>
          <w:tcPr>
            <w:tcW w:w="1627" w:type="dxa"/>
          </w:tcPr>
          <w:p w14:paraId="33FBF108" w14:textId="77777777" w:rsidR="00C74265" w:rsidRPr="003D4ABF" w:rsidRDefault="00C74265" w:rsidP="00525C5F">
            <w:pPr>
              <w:pStyle w:val="TAL"/>
            </w:pPr>
            <w:r w:rsidRPr="003D4ABF">
              <w:t>None</w:t>
            </w:r>
          </w:p>
        </w:tc>
      </w:tr>
      <w:tr w:rsidR="00C74265" w:rsidRPr="003D4ABF" w14:paraId="0FBF13E4" w14:textId="77777777" w:rsidTr="00525C5F">
        <w:trPr>
          <w:cantSplit/>
        </w:trPr>
        <w:tc>
          <w:tcPr>
            <w:tcW w:w="1980" w:type="dxa"/>
          </w:tcPr>
          <w:p w14:paraId="22DDA7AF" w14:textId="77777777" w:rsidR="00C74265" w:rsidRPr="003D4ABF" w:rsidRDefault="00C74265" w:rsidP="00525C5F">
            <w:pPr>
              <w:pStyle w:val="TAL"/>
              <w:keepNext w:val="0"/>
              <w:rPr>
                <w:b/>
                <w:szCs w:val="18"/>
              </w:rPr>
            </w:pPr>
            <w:r w:rsidRPr="003D4ABF">
              <w:rPr>
                <w:b/>
                <w:szCs w:val="18"/>
              </w:rPr>
              <w:t>Charging</w:t>
            </w:r>
          </w:p>
        </w:tc>
        <w:tc>
          <w:tcPr>
            <w:tcW w:w="2912" w:type="dxa"/>
          </w:tcPr>
          <w:p w14:paraId="2C76BB45" w14:textId="77777777" w:rsidR="00C74265" w:rsidRPr="003D4ABF" w:rsidRDefault="00C74265" w:rsidP="00525C5F">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61FAFF9C" w14:textId="77777777" w:rsidR="00C74265" w:rsidRPr="003D4ABF" w:rsidRDefault="00C74265" w:rsidP="00525C5F">
            <w:pPr>
              <w:pStyle w:val="TAL"/>
              <w:keepNext w:val="0"/>
              <w:rPr>
                <w:szCs w:val="18"/>
              </w:rPr>
            </w:pPr>
          </w:p>
        </w:tc>
        <w:tc>
          <w:tcPr>
            <w:tcW w:w="1748" w:type="dxa"/>
          </w:tcPr>
          <w:p w14:paraId="752CF0B1" w14:textId="77777777" w:rsidR="00C74265" w:rsidRPr="003D4ABF" w:rsidRDefault="00C74265" w:rsidP="00525C5F">
            <w:pPr>
              <w:pStyle w:val="TAL"/>
              <w:keepNext w:val="0"/>
            </w:pPr>
          </w:p>
        </w:tc>
        <w:tc>
          <w:tcPr>
            <w:tcW w:w="1627" w:type="dxa"/>
          </w:tcPr>
          <w:p w14:paraId="581A9B27" w14:textId="77777777" w:rsidR="00C74265" w:rsidRPr="003D4ABF" w:rsidRDefault="00C74265" w:rsidP="00525C5F">
            <w:pPr>
              <w:pStyle w:val="TAL"/>
              <w:keepNext w:val="0"/>
            </w:pPr>
          </w:p>
        </w:tc>
      </w:tr>
      <w:tr w:rsidR="00C74265" w:rsidRPr="003D4ABF" w14:paraId="4C591931" w14:textId="77777777" w:rsidTr="00525C5F">
        <w:trPr>
          <w:cantSplit/>
        </w:trPr>
        <w:tc>
          <w:tcPr>
            <w:tcW w:w="1980" w:type="dxa"/>
          </w:tcPr>
          <w:p w14:paraId="306ADACF" w14:textId="77777777" w:rsidR="00C74265" w:rsidRPr="003D4ABF" w:rsidRDefault="00C74265" w:rsidP="00525C5F">
            <w:pPr>
              <w:pStyle w:val="TAL"/>
              <w:keepNext w:val="0"/>
              <w:rPr>
                <w:szCs w:val="18"/>
              </w:rPr>
            </w:pPr>
            <w:r w:rsidRPr="003D4ABF">
              <w:rPr>
                <w:szCs w:val="18"/>
              </w:rPr>
              <w:t>Charging key</w:t>
            </w:r>
          </w:p>
          <w:p w14:paraId="0E590DE5" w14:textId="77777777" w:rsidR="00C74265" w:rsidRPr="003D4ABF" w:rsidRDefault="00C74265" w:rsidP="00525C5F">
            <w:pPr>
              <w:pStyle w:val="TAL"/>
              <w:keepNext w:val="0"/>
              <w:rPr>
                <w:szCs w:val="18"/>
              </w:rPr>
            </w:pPr>
            <w:r w:rsidRPr="003D4ABF">
              <w:rPr>
                <w:szCs w:val="18"/>
              </w:rPr>
              <w:t>(NOTE 22)</w:t>
            </w:r>
          </w:p>
        </w:tc>
        <w:tc>
          <w:tcPr>
            <w:tcW w:w="2912" w:type="dxa"/>
          </w:tcPr>
          <w:p w14:paraId="0976C3BD" w14:textId="77777777" w:rsidR="00C74265" w:rsidRPr="003D4ABF" w:rsidRDefault="00C74265" w:rsidP="00525C5F">
            <w:pPr>
              <w:pStyle w:val="TAL"/>
              <w:keepNext w:val="0"/>
              <w:rPr>
                <w:szCs w:val="18"/>
              </w:rPr>
            </w:pPr>
            <w:r w:rsidRPr="003D4ABF">
              <w:rPr>
                <w:szCs w:val="18"/>
              </w:rPr>
              <w:t>The charging system (CHF) uses the charging key to determine the tariff to apply to the service data flow.</w:t>
            </w:r>
          </w:p>
        </w:tc>
        <w:tc>
          <w:tcPr>
            <w:tcW w:w="1364" w:type="dxa"/>
          </w:tcPr>
          <w:p w14:paraId="2C3FF052" w14:textId="77777777" w:rsidR="00C74265" w:rsidRPr="003D4ABF" w:rsidRDefault="00C74265" w:rsidP="00525C5F">
            <w:pPr>
              <w:pStyle w:val="TAL"/>
              <w:keepNext w:val="0"/>
              <w:rPr>
                <w:szCs w:val="18"/>
              </w:rPr>
            </w:pPr>
          </w:p>
        </w:tc>
        <w:tc>
          <w:tcPr>
            <w:tcW w:w="1748" w:type="dxa"/>
          </w:tcPr>
          <w:p w14:paraId="2BF33848" w14:textId="77777777" w:rsidR="00C74265" w:rsidRPr="003D4ABF" w:rsidRDefault="00C74265" w:rsidP="00525C5F">
            <w:pPr>
              <w:pStyle w:val="TAL"/>
              <w:keepNext w:val="0"/>
            </w:pPr>
            <w:r w:rsidRPr="003D4ABF">
              <w:t>Yes</w:t>
            </w:r>
          </w:p>
        </w:tc>
        <w:tc>
          <w:tcPr>
            <w:tcW w:w="1627" w:type="dxa"/>
          </w:tcPr>
          <w:p w14:paraId="2CC2E85E" w14:textId="77777777" w:rsidR="00C74265" w:rsidRPr="003D4ABF" w:rsidRDefault="00C74265" w:rsidP="00525C5F">
            <w:pPr>
              <w:pStyle w:val="TAL"/>
              <w:keepNext w:val="0"/>
            </w:pPr>
            <w:r w:rsidRPr="003D4ABF">
              <w:t>None</w:t>
            </w:r>
          </w:p>
        </w:tc>
      </w:tr>
      <w:tr w:rsidR="00C74265" w:rsidRPr="003D4ABF" w14:paraId="3627908C" w14:textId="77777777" w:rsidTr="00525C5F">
        <w:trPr>
          <w:cantSplit/>
        </w:trPr>
        <w:tc>
          <w:tcPr>
            <w:tcW w:w="1980" w:type="dxa"/>
          </w:tcPr>
          <w:p w14:paraId="11284BBD" w14:textId="77777777" w:rsidR="00C74265" w:rsidRPr="003D4ABF" w:rsidRDefault="00C74265" w:rsidP="00525C5F">
            <w:pPr>
              <w:pStyle w:val="TAL"/>
              <w:keepNext w:val="0"/>
              <w:rPr>
                <w:szCs w:val="18"/>
              </w:rPr>
            </w:pPr>
            <w:r w:rsidRPr="003D4ABF">
              <w:rPr>
                <w:szCs w:val="18"/>
              </w:rPr>
              <w:t>Service identifier</w:t>
            </w:r>
          </w:p>
        </w:tc>
        <w:tc>
          <w:tcPr>
            <w:tcW w:w="2912" w:type="dxa"/>
          </w:tcPr>
          <w:p w14:paraId="51EE4A74" w14:textId="77777777" w:rsidR="00C74265" w:rsidRPr="003D4ABF" w:rsidRDefault="00C74265" w:rsidP="00525C5F">
            <w:pPr>
              <w:pStyle w:val="TAL"/>
              <w:keepNext w:val="0"/>
              <w:rPr>
                <w:szCs w:val="18"/>
              </w:rPr>
            </w:pPr>
            <w:r w:rsidRPr="003D4ABF">
              <w:rPr>
                <w:szCs w:val="18"/>
              </w:rPr>
              <w:t>The identity of the service or service component the service data flow in a rule relates to.</w:t>
            </w:r>
          </w:p>
        </w:tc>
        <w:tc>
          <w:tcPr>
            <w:tcW w:w="1364" w:type="dxa"/>
          </w:tcPr>
          <w:p w14:paraId="3DAB3834" w14:textId="77777777" w:rsidR="00C74265" w:rsidRPr="003D4ABF" w:rsidRDefault="00C74265" w:rsidP="00525C5F">
            <w:pPr>
              <w:pStyle w:val="TAL"/>
              <w:keepNext w:val="0"/>
              <w:rPr>
                <w:szCs w:val="18"/>
              </w:rPr>
            </w:pPr>
          </w:p>
        </w:tc>
        <w:tc>
          <w:tcPr>
            <w:tcW w:w="1748" w:type="dxa"/>
          </w:tcPr>
          <w:p w14:paraId="6C980A97" w14:textId="77777777" w:rsidR="00C74265" w:rsidRPr="003D4ABF" w:rsidRDefault="00C74265" w:rsidP="00525C5F">
            <w:pPr>
              <w:pStyle w:val="TAL"/>
              <w:keepNext w:val="0"/>
            </w:pPr>
            <w:r w:rsidRPr="003D4ABF">
              <w:t>Yes</w:t>
            </w:r>
          </w:p>
        </w:tc>
        <w:tc>
          <w:tcPr>
            <w:tcW w:w="1627" w:type="dxa"/>
          </w:tcPr>
          <w:p w14:paraId="1FDB2BAF" w14:textId="77777777" w:rsidR="00C74265" w:rsidRPr="003D4ABF" w:rsidRDefault="00C74265" w:rsidP="00525C5F">
            <w:pPr>
              <w:pStyle w:val="TAL"/>
              <w:keepNext w:val="0"/>
            </w:pPr>
            <w:r w:rsidRPr="003D4ABF">
              <w:t>None</w:t>
            </w:r>
          </w:p>
        </w:tc>
      </w:tr>
      <w:tr w:rsidR="00C74265" w:rsidRPr="003D4ABF" w14:paraId="329334DC" w14:textId="77777777" w:rsidTr="00525C5F">
        <w:trPr>
          <w:cantSplit/>
        </w:trPr>
        <w:tc>
          <w:tcPr>
            <w:tcW w:w="1980" w:type="dxa"/>
          </w:tcPr>
          <w:p w14:paraId="26E118A3" w14:textId="77777777" w:rsidR="00C74265" w:rsidRPr="003D4ABF" w:rsidRDefault="00C74265" w:rsidP="00525C5F">
            <w:pPr>
              <w:pStyle w:val="TAL"/>
              <w:keepNext w:val="0"/>
              <w:rPr>
                <w:szCs w:val="18"/>
              </w:rPr>
            </w:pPr>
            <w:r w:rsidRPr="003D4ABF">
              <w:rPr>
                <w:szCs w:val="18"/>
              </w:rPr>
              <w:lastRenderedPageBreak/>
              <w:t>Sponsor Identifier</w:t>
            </w:r>
          </w:p>
        </w:tc>
        <w:tc>
          <w:tcPr>
            <w:tcW w:w="2912" w:type="dxa"/>
          </w:tcPr>
          <w:p w14:paraId="247AED86" w14:textId="77777777" w:rsidR="00C74265" w:rsidRPr="003D4ABF" w:rsidRDefault="00C74265" w:rsidP="00525C5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AF6EC06" w14:textId="77777777" w:rsidR="00C74265" w:rsidRPr="003D4ABF" w:rsidRDefault="00C74265" w:rsidP="00525C5F">
            <w:pPr>
              <w:pStyle w:val="TAL"/>
              <w:keepNext w:val="0"/>
              <w:rPr>
                <w:szCs w:val="18"/>
              </w:rPr>
            </w:pPr>
            <w:r w:rsidRPr="003D4ABF">
              <w:rPr>
                <w:szCs w:val="18"/>
              </w:rPr>
              <w:t>Conditional</w:t>
            </w:r>
          </w:p>
          <w:p w14:paraId="0DC95A74" w14:textId="77777777" w:rsidR="00C74265" w:rsidRPr="003D4ABF" w:rsidRDefault="00C74265" w:rsidP="00525C5F">
            <w:pPr>
              <w:pStyle w:val="TAL"/>
              <w:keepNext w:val="0"/>
              <w:rPr>
                <w:szCs w:val="18"/>
              </w:rPr>
            </w:pPr>
            <w:r w:rsidRPr="003D4ABF">
              <w:rPr>
                <w:szCs w:val="18"/>
              </w:rPr>
              <w:t>(NOTE 6)</w:t>
            </w:r>
          </w:p>
        </w:tc>
        <w:tc>
          <w:tcPr>
            <w:tcW w:w="1748" w:type="dxa"/>
          </w:tcPr>
          <w:p w14:paraId="009FD76E" w14:textId="77777777" w:rsidR="00C74265" w:rsidRPr="003D4ABF" w:rsidRDefault="00C74265" w:rsidP="00525C5F">
            <w:pPr>
              <w:pStyle w:val="TAL"/>
              <w:keepNext w:val="0"/>
            </w:pPr>
            <w:r w:rsidRPr="003D4ABF">
              <w:t>Yes</w:t>
            </w:r>
          </w:p>
        </w:tc>
        <w:tc>
          <w:tcPr>
            <w:tcW w:w="1627" w:type="dxa"/>
          </w:tcPr>
          <w:p w14:paraId="0F184EC9" w14:textId="77777777" w:rsidR="00C74265" w:rsidRPr="003D4ABF" w:rsidRDefault="00C74265" w:rsidP="00525C5F">
            <w:pPr>
              <w:pStyle w:val="TAL"/>
              <w:keepNext w:val="0"/>
            </w:pPr>
            <w:r w:rsidRPr="003D4ABF">
              <w:t>None</w:t>
            </w:r>
          </w:p>
        </w:tc>
      </w:tr>
      <w:tr w:rsidR="00C74265" w:rsidRPr="003D4ABF" w14:paraId="315591A4" w14:textId="77777777" w:rsidTr="00525C5F">
        <w:trPr>
          <w:cantSplit/>
        </w:trPr>
        <w:tc>
          <w:tcPr>
            <w:tcW w:w="1980" w:type="dxa"/>
          </w:tcPr>
          <w:p w14:paraId="545FB7F8" w14:textId="77777777" w:rsidR="00C74265" w:rsidRPr="003D4ABF" w:rsidRDefault="00C74265" w:rsidP="00525C5F">
            <w:pPr>
              <w:pStyle w:val="TAL"/>
              <w:keepNext w:val="0"/>
              <w:rPr>
                <w:szCs w:val="18"/>
              </w:rPr>
            </w:pPr>
            <w:r w:rsidRPr="003D4ABF">
              <w:rPr>
                <w:szCs w:val="18"/>
              </w:rPr>
              <w:t>Application Service Provider Identifier</w:t>
            </w:r>
          </w:p>
        </w:tc>
        <w:tc>
          <w:tcPr>
            <w:tcW w:w="2912" w:type="dxa"/>
          </w:tcPr>
          <w:p w14:paraId="772197B2" w14:textId="77777777" w:rsidR="00C74265" w:rsidRPr="003D4ABF" w:rsidRDefault="00C74265" w:rsidP="00525C5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56DB7" w14:textId="77777777" w:rsidR="00C74265" w:rsidRPr="003D4ABF" w:rsidRDefault="00C74265" w:rsidP="00525C5F">
            <w:pPr>
              <w:pStyle w:val="TAL"/>
              <w:keepNext w:val="0"/>
              <w:rPr>
                <w:szCs w:val="18"/>
              </w:rPr>
            </w:pPr>
            <w:r w:rsidRPr="003D4ABF">
              <w:rPr>
                <w:szCs w:val="18"/>
              </w:rPr>
              <w:t>Conditional</w:t>
            </w:r>
          </w:p>
          <w:p w14:paraId="570EEE9B" w14:textId="77777777" w:rsidR="00C74265" w:rsidRPr="003D4ABF" w:rsidRDefault="00C74265" w:rsidP="00525C5F">
            <w:pPr>
              <w:pStyle w:val="TAL"/>
              <w:keepNext w:val="0"/>
              <w:rPr>
                <w:szCs w:val="18"/>
              </w:rPr>
            </w:pPr>
            <w:r w:rsidRPr="003D4ABF">
              <w:rPr>
                <w:szCs w:val="18"/>
              </w:rPr>
              <w:t>(NOTE 6)</w:t>
            </w:r>
          </w:p>
        </w:tc>
        <w:tc>
          <w:tcPr>
            <w:tcW w:w="1748" w:type="dxa"/>
          </w:tcPr>
          <w:p w14:paraId="72E48413" w14:textId="77777777" w:rsidR="00C74265" w:rsidRPr="003D4ABF" w:rsidRDefault="00C74265" w:rsidP="00525C5F">
            <w:pPr>
              <w:pStyle w:val="TAL"/>
              <w:keepNext w:val="0"/>
            </w:pPr>
            <w:r w:rsidRPr="003D4ABF">
              <w:t>Yes</w:t>
            </w:r>
          </w:p>
        </w:tc>
        <w:tc>
          <w:tcPr>
            <w:tcW w:w="1627" w:type="dxa"/>
          </w:tcPr>
          <w:p w14:paraId="43ABCFF4" w14:textId="77777777" w:rsidR="00C74265" w:rsidRPr="003D4ABF" w:rsidRDefault="00C74265" w:rsidP="00525C5F">
            <w:pPr>
              <w:pStyle w:val="TAL"/>
              <w:keepNext w:val="0"/>
            </w:pPr>
            <w:r w:rsidRPr="003D4ABF">
              <w:t>None</w:t>
            </w:r>
          </w:p>
        </w:tc>
      </w:tr>
      <w:tr w:rsidR="00C74265" w:rsidRPr="003D4ABF" w14:paraId="4D32A2AB" w14:textId="77777777" w:rsidTr="00525C5F">
        <w:trPr>
          <w:cantSplit/>
        </w:trPr>
        <w:tc>
          <w:tcPr>
            <w:tcW w:w="1980" w:type="dxa"/>
          </w:tcPr>
          <w:p w14:paraId="3AC11DCA" w14:textId="77777777" w:rsidR="00C74265" w:rsidRPr="003D4ABF" w:rsidRDefault="00C74265" w:rsidP="00525C5F">
            <w:pPr>
              <w:pStyle w:val="TAL"/>
              <w:keepNext w:val="0"/>
              <w:rPr>
                <w:szCs w:val="18"/>
              </w:rPr>
            </w:pPr>
            <w:r w:rsidRPr="003D4ABF">
              <w:rPr>
                <w:szCs w:val="18"/>
              </w:rPr>
              <w:t>Charging method</w:t>
            </w:r>
          </w:p>
        </w:tc>
        <w:tc>
          <w:tcPr>
            <w:tcW w:w="2912" w:type="dxa"/>
          </w:tcPr>
          <w:p w14:paraId="1DA0A6BA" w14:textId="77777777" w:rsidR="00C74265" w:rsidRPr="003D4ABF" w:rsidRDefault="00C74265" w:rsidP="00525C5F">
            <w:pPr>
              <w:pStyle w:val="TAL"/>
              <w:keepNext w:val="0"/>
              <w:rPr>
                <w:szCs w:val="18"/>
              </w:rPr>
            </w:pPr>
            <w:r w:rsidRPr="003D4ABF">
              <w:rPr>
                <w:szCs w:val="18"/>
              </w:rPr>
              <w:t>Indicates the required charging method for the PCC rule.</w:t>
            </w:r>
          </w:p>
          <w:p w14:paraId="3728E6F7" w14:textId="77777777" w:rsidR="00C74265" w:rsidRPr="003D4ABF" w:rsidRDefault="00C74265" w:rsidP="00525C5F">
            <w:pPr>
              <w:pStyle w:val="TAL"/>
              <w:keepNext w:val="0"/>
              <w:rPr>
                <w:szCs w:val="18"/>
              </w:rPr>
            </w:pPr>
            <w:r w:rsidRPr="003D4ABF">
              <w:rPr>
                <w:szCs w:val="18"/>
              </w:rPr>
              <w:t>Values: online or offline or neither.</w:t>
            </w:r>
          </w:p>
        </w:tc>
        <w:tc>
          <w:tcPr>
            <w:tcW w:w="1364" w:type="dxa"/>
          </w:tcPr>
          <w:p w14:paraId="373170D1" w14:textId="77777777" w:rsidR="00C74265" w:rsidRPr="003D4ABF" w:rsidRDefault="00C74265" w:rsidP="00525C5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EC1C8A8" w14:textId="77777777" w:rsidR="00C74265" w:rsidRPr="003D4ABF" w:rsidRDefault="00C74265" w:rsidP="00525C5F">
            <w:pPr>
              <w:pStyle w:val="TAL"/>
              <w:keepNext w:val="0"/>
              <w:rPr>
                <w:szCs w:val="18"/>
              </w:rPr>
            </w:pPr>
          </w:p>
        </w:tc>
        <w:tc>
          <w:tcPr>
            <w:tcW w:w="1748" w:type="dxa"/>
          </w:tcPr>
          <w:p w14:paraId="6B3BC0DA" w14:textId="77777777" w:rsidR="00C74265" w:rsidRPr="003D4ABF" w:rsidRDefault="00C74265" w:rsidP="00525C5F">
            <w:pPr>
              <w:pStyle w:val="TAL"/>
              <w:keepNext w:val="0"/>
            </w:pPr>
            <w:r w:rsidRPr="003D4ABF">
              <w:t>No</w:t>
            </w:r>
          </w:p>
        </w:tc>
        <w:tc>
          <w:tcPr>
            <w:tcW w:w="1627" w:type="dxa"/>
          </w:tcPr>
          <w:p w14:paraId="6E6253B8" w14:textId="77777777" w:rsidR="00C74265" w:rsidRPr="003D4ABF" w:rsidRDefault="00C74265" w:rsidP="00525C5F">
            <w:pPr>
              <w:pStyle w:val="TAL"/>
              <w:keepNext w:val="0"/>
            </w:pPr>
            <w:r w:rsidRPr="003D4ABF">
              <w:t>None</w:t>
            </w:r>
          </w:p>
        </w:tc>
      </w:tr>
      <w:tr w:rsidR="00C74265" w:rsidRPr="003D4ABF" w14:paraId="03EF820D" w14:textId="77777777" w:rsidTr="00525C5F">
        <w:trPr>
          <w:cantSplit/>
        </w:trPr>
        <w:tc>
          <w:tcPr>
            <w:tcW w:w="1980" w:type="dxa"/>
          </w:tcPr>
          <w:p w14:paraId="2A975875" w14:textId="77777777" w:rsidR="00C74265" w:rsidRPr="003D4ABF" w:rsidRDefault="00C74265" w:rsidP="00525C5F">
            <w:pPr>
              <w:pStyle w:val="TAL"/>
              <w:keepNext w:val="0"/>
              <w:rPr>
                <w:szCs w:val="18"/>
              </w:rPr>
            </w:pPr>
            <w:r w:rsidRPr="003D4ABF">
              <w:rPr>
                <w:noProof/>
              </w:rPr>
              <w:t>Service Data flow handling while requesting credit</w:t>
            </w:r>
          </w:p>
        </w:tc>
        <w:tc>
          <w:tcPr>
            <w:tcW w:w="2912" w:type="dxa"/>
          </w:tcPr>
          <w:p w14:paraId="0B294E48" w14:textId="77777777" w:rsidR="00C74265" w:rsidRPr="003D4ABF" w:rsidRDefault="00C74265" w:rsidP="00525C5F">
            <w:pPr>
              <w:pStyle w:val="TAL"/>
              <w:keepNext w:val="0"/>
              <w:rPr>
                <w:szCs w:val="18"/>
              </w:rPr>
            </w:pPr>
            <w:r w:rsidRPr="003D4ABF">
              <w:rPr>
                <w:szCs w:val="18"/>
              </w:rPr>
              <w:t>Indicates whether the service data flow is allowed to start while the SMF is waiting for the response to the credit request.</w:t>
            </w:r>
          </w:p>
          <w:p w14:paraId="4AACE876" w14:textId="77777777" w:rsidR="00C74265" w:rsidRPr="003D4ABF" w:rsidRDefault="00C74265" w:rsidP="00525C5F">
            <w:pPr>
              <w:pStyle w:val="TAL"/>
              <w:keepNext w:val="0"/>
              <w:rPr>
                <w:szCs w:val="18"/>
              </w:rPr>
            </w:pPr>
            <w:r w:rsidRPr="003D4ABF">
              <w:rPr>
                <w:szCs w:val="18"/>
              </w:rPr>
              <w:t>Only applicable for charging method online.</w:t>
            </w:r>
          </w:p>
          <w:p w14:paraId="665EDB92" w14:textId="77777777" w:rsidR="00C74265" w:rsidRPr="003D4ABF" w:rsidRDefault="00C74265" w:rsidP="00525C5F">
            <w:pPr>
              <w:pStyle w:val="TAL"/>
              <w:keepNext w:val="0"/>
              <w:rPr>
                <w:szCs w:val="18"/>
              </w:rPr>
            </w:pPr>
            <w:r w:rsidRPr="003D4ABF">
              <w:rPr>
                <w:szCs w:val="18"/>
              </w:rPr>
              <w:t>Values: blocking or non-blocking</w:t>
            </w:r>
          </w:p>
        </w:tc>
        <w:tc>
          <w:tcPr>
            <w:tcW w:w="1364" w:type="dxa"/>
          </w:tcPr>
          <w:p w14:paraId="601A4EAC" w14:textId="77777777" w:rsidR="00C74265" w:rsidRPr="003D4ABF" w:rsidRDefault="00C74265" w:rsidP="00525C5F">
            <w:pPr>
              <w:pStyle w:val="TAL"/>
              <w:keepNext w:val="0"/>
              <w:rPr>
                <w:szCs w:val="18"/>
              </w:rPr>
            </w:pPr>
          </w:p>
        </w:tc>
        <w:tc>
          <w:tcPr>
            <w:tcW w:w="1748" w:type="dxa"/>
          </w:tcPr>
          <w:p w14:paraId="6C490622" w14:textId="77777777" w:rsidR="00C74265" w:rsidRPr="003D4ABF" w:rsidRDefault="00C74265" w:rsidP="00525C5F">
            <w:pPr>
              <w:pStyle w:val="TAL"/>
              <w:keepNext w:val="0"/>
            </w:pPr>
            <w:r w:rsidRPr="003D4ABF">
              <w:t>No</w:t>
            </w:r>
          </w:p>
        </w:tc>
        <w:tc>
          <w:tcPr>
            <w:tcW w:w="1627" w:type="dxa"/>
          </w:tcPr>
          <w:p w14:paraId="487D2489" w14:textId="77777777" w:rsidR="00C74265" w:rsidRPr="003D4ABF" w:rsidRDefault="00C74265" w:rsidP="00525C5F">
            <w:pPr>
              <w:pStyle w:val="TAL"/>
              <w:keepNext w:val="0"/>
            </w:pPr>
            <w:r w:rsidRPr="003D4ABF">
              <w:t>New</w:t>
            </w:r>
          </w:p>
        </w:tc>
      </w:tr>
      <w:tr w:rsidR="00C74265" w:rsidRPr="003D4ABF" w14:paraId="06585DFA" w14:textId="77777777" w:rsidTr="00525C5F">
        <w:trPr>
          <w:cantSplit/>
        </w:trPr>
        <w:tc>
          <w:tcPr>
            <w:tcW w:w="1980" w:type="dxa"/>
          </w:tcPr>
          <w:p w14:paraId="165CDDE1" w14:textId="77777777" w:rsidR="00C74265" w:rsidRPr="003D4ABF" w:rsidRDefault="00C74265" w:rsidP="00525C5F">
            <w:pPr>
              <w:pStyle w:val="TAL"/>
              <w:keepNext w:val="0"/>
              <w:rPr>
                <w:szCs w:val="18"/>
              </w:rPr>
            </w:pPr>
            <w:r w:rsidRPr="003D4ABF">
              <w:rPr>
                <w:szCs w:val="18"/>
              </w:rPr>
              <w:t>Measurement method</w:t>
            </w:r>
          </w:p>
        </w:tc>
        <w:tc>
          <w:tcPr>
            <w:tcW w:w="2912" w:type="dxa"/>
          </w:tcPr>
          <w:p w14:paraId="03B8BA36" w14:textId="77777777" w:rsidR="00C74265" w:rsidRPr="003D4ABF" w:rsidRDefault="00C74265" w:rsidP="00525C5F">
            <w:pPr>
              <w:pStyle w:val="TAL"/>
              <w:keepNext w:val="0"/>
              <w:rPr>
                <w:szCs w:val="18"/>
              </w:rPr>
            </w:pPr>
            <w:r w:rsidRPr="003D4ABF">
              <w:rPr>
                <w:szCs w:val="18"/>
              </w:rPr>
              <w:t>Indicates whether the service data flow data volume, duration, combined volume/duration or event shall be measured.</w:t>
            </w:r>
          </w:p>
          <w:p w14:paraId="60CC694E" w14:textId="77777777" w:rsidR="00C74265" w:rsidRPr="003D4ABF" w:rsidRDefault="00C74265" w:rsidP="00525C5F">
            <w:pPr>
              <w:pStyle w:val="TAL"/>
              <w:keepNext w:val="0"/>
              <w:rPr>
                <w:szCs w:val="18"/>
              </w:rPr>
            </w:pPr>
            <w:r w:rsidRPr="003D4ABF">
              <w:rPr>
                <w:szCs w:val="18"/>
              </w:rPr>
              <w:t>This is applicable to reporting, if the charging method is online or offline.</w:t>
            </w:r>
          </w:p>
          <w:p w14:paraId="1CF0BE50" w14:textId="77777777" w:rsidR="00C74265" w:rsidRPr="003D4ABF" w:rsidRDefault="00C74265" w:rsidP="00525C5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AC1C8E5" w14:textId="77777777" w:rsidR="00C74265" w:rsidRPr="003D4ABF" w:rsidRDefault="00C74265" w:rsidP="00525C5F">
            <w:pPr>
              <w:pStyle w:val="TAL"/>
              <w:keepNext w:val="0"/>
              <w:rPr>
                <w:szCs w:val="18"/>
              </w:rPr>
            </w:pPr>
          </w:p>
        </w:tc>
        <w:tc>
          <w:tcPr>
            <w:tcW w:w="1748" w:type="dxa"/>
          </w:tcPr>
          <w:p w14:paraId="5744DE1E" w14:textId="77777777" w:rsidR="00C74265" w:rsidRPr="003D4ABF" w:rsidRDefault="00C74265" w:rsidP="00525C5F">
            <w:pPr>
              <w:pStyle w:val="TAL"/>
              <w:keepNext w:val="0"/>
            </w:pPr>
            <w:r w:rsidRPr="003D4ABF">
              <w:t>Yes</w:t>
            </w:r>
          </w:p>
        </w:tc>
        <w:tc>
          <w:tcPr>
            <w:tcW w:w="1627" w:type="dxa"/>
          </w:tcPr>
          <w:p w14:paraId="080A1871" w14:textId="77777777" w:rsidR="00C74265" w:rsidRPr="003D4ABF" w:rsidRDefault="00C74265" w:rsidP="00525C5F">
            <w:pPr>
              <w:pStyle w:val="TAL"/>
              <w:keepNext w:val="0"/>
            </w:pPr>
            <w:r w:rsidRPr="003D4ABF">
              <w:t>None</w:t>
            </w:r>
          </w:p>
        </w:tc>
      </w:tr>
      <w:tr w:rsidR="00C74265" w:rsidRPr="003D4ABF" w14:paraId="4DDF1689" w14:textId="77777777" w:rsidTr="00525C5F">
        <w:trPr>
          <w:cantSplit/>
        </w:trPr>
        <w:tc>
          <w:tcPr>
            <w:tcW w:w="1980" w:type="dxa"/>
          </w:tcPr>
          <w:p w14:paraId="0719F8C5" w14:textId="77777777" w:rsidR="00C74265" w:rsidRPr="003D4ABF" w:rsidRDefault="00C74265" w:rsidP="00525C5F">
            <w:pPr>
              <w:pStyle w:val="TAL"/>
              <w:keepNext w:val="0"/>
              <w:rPr>
                <w:szCs w:val="18"/>
              </w:rPr>
            </w:pPr>
            <w:r w:rsidRPr="003D4ABF">
              <w:rPr>
                <w:szCs w:val="18"/>
              </w:rPr>
              <w:t>Application Function Record Information</w:t>
            </w:r>
          </w:p>
        </w:tc>
        <w:tc>
          <w:tcPr>
            <w:tcW w:w="2912" w:type="dxa"/>
          </w:tcPr>
          <w:p w14:paraId="0A6952D8" w14:textId="77777777" w:rsidR="00C74265" w:rsidRPr="003D4ABF" w:rsidRDefault="00C74265" w:rsidP="00525C5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59BE191" w14:textId="77777777" w:rsidR="00C74265" w:rsidRPr="003D4ABF" w:rsidRDefault="00C74265" w:rsidP="00525C5F">
            <w:pPr>
              <w:pStyle w:val="TAL"/>
              <w:keepNext w:val="0"/>
              <w:rPr>
                <w:szCs w:val="18"/>
              </w:rPr>
            </w:pPr>
          </w:p>
        </w:tc>
        <w:tc>
          <w:tcPr>
            <w:tcW w:w="1748" w:type="dxa"/>
          </w:tcPr>
          <w:p w14:paraId="48293AE3" w14:textId="77777777" w:rsidR="00C74265" w:rsidRPr="003D4ABF" w:rsidRDefault="00C74265" w:rsidP="00525C5F">
            <w:pPr>
              <w:pStyle w:val="TAL"/>
              <w:keepNext w:val="0"/>
            </w:pPr>
            <w:r w:rsidRPr="003D4ABF">
              <w:t>No</w:t>
            </w:r>
          </w:p>
        </w:tc>
        <w:tc>
          <w:tcPr>
            <w:tcW w:w="1627" w:type="dxa"/>
          </w:tcPr>
          <w:p w14:paraId="70C4EDAE" w14:textId="77777777" w:rsidR="00C74265" w:rsidRPr="003D4ABF" w:rsidRDefault="00C74265" w:rsidP="00525C5F">
            <w:pPr>
              <w:pStyle w:val="TAL"/>
              <w:keepNext w:val="0"/>
            </w:pPr>
            <w:r w:rsidRPr="003D4ABF">
              <w:t>None</w:t>
            </w:r>
          </w:p>
        </w:tc>
      </w:tr>
      <w:tr w:rsidR="00C74265" w:rsidRPr="003D4ABF" w14:paraId="0AF1A2DA" w14:textId="77777777" w:rsidTr="00525C5F">
        <w:trPr>
          <w:cantSplit/>
        </w:trPr>
        <w:tc>
          <w:tcPr>
            <w:tcW w:w="1980" w:type="dxa"/>
          </w:tcPr>
          <w:p w14:paraId="02705606" w14:textId="77777777" w:rsidR="00C74265" w:rsidRPr="003D4ABF" w:rsidRDefault="00C74265" w:rsidP="00525C5F">
            <w:pPr>
              <w:pStyle w:val="TAL"/>
              <w:keepNext w:val="0"/>
              <w:rPr>
                <w:szCs w:val="18"/>
              </w:rPr>
            </w:pPr>
            <w:r w:rsidRPr="003D4ABF">
              <w:rPr>
                <w:szCs w:val="18"/>
              </w:rPr>
              <w:t>Service Identifier Level Reporting</w:t>
            </w:r>
          </w:p>
        </w:tc>
        <w:tc>
          <w:tcPr>
            <w:tcW w:w="2912" w:type="dxa"/>
          </w:tcPr>
          <w:p w14:paraId="2AA0C5E6" w14:textId="77777777" w:rsidR="00C74265" w:rsidRPr="003D4ABF" w:rsidRDefault="00C74265" w:rsidP="00525C5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4D4D85A" w14:textId="77777777" w:rsidR="00C74265" w:rsidRPr="003D4ABF" w:rsidRDefault="00C74265" w:rsidP="00525C5F">
            <w:pPr>
              <w:pStyle w:val="TAL"/>
              <w:keepNext w:val="0"/>
              <w:rPr>
                <w:szCs w:val="18"/>
              </w:rPr>
            </w:pPr>
            <w:r w:rsidRPr="003D4ABF">
              <w:rPr>
                <w:szCs w:val="18"/>
              </w:rPr>
              <w:t>Values: mandated or not required</w:t>
            </w:r>
          </w:p>
        </w:tc>
        <w:tc>
          <w:tcPr>
            <w:tcW w:w="1364" w:type="dxa"/>
          </w:tcPr>
          <w:p w14:paraId="247CF6B3" w14:textId="77777777" w:rsidR="00C74265" w:rsidRPr="003D4ABF" w:rsidRDefault="00C74265" w:rsidP="00525C5F">
            <w:pPr>
              <w:pStyle w:val="TAL"/>
              <w:keepNext w:val="0"/>
              <w:rPr>
                <w:szCs w:val="18"/>
              </w:rPr>
            </w:pPr>
          </w:p>
        </w:tc>
        <w:tc>
          <w:tcPr>
            <w:tcW w:w="1748" w:type="dxa"/>
          </w:tcPr>
          <w:p w14:paraId="6910EA32" w14:textId="77777777" w:rsidR="00C74265" w:rsidRPr="003D4ABF" w:rsidRDefault="00C74265" w:rsidP="00525C5F">
            <w:pPr>
              <w:pStyle w:val="TAL"/>
              <w:keepNext w:val="0"/>
            </w:pPr>
            <w:r w:rsidRPr="003D4ABF">
              <w:t>Yes</w:t>
            </w:r>
          </w:p>
        </w:tc>
        <w:tc>
          <w:tcPr>
            <w:tcW w:w="1627" w:type="dxa"/>
          </w:tcPr>
          <w:p w14:paraId="48F570B5" w14:textId="77777777" w:rsidR="00C74265" w:rsidRPr="003D4ABF" w:rsidRDefault="00C74265" w:rsidP="00525C5F">
            <w:pPr>
              <w:pStyle w:val="TAL"/>
              <w:keepNext w:val="0"/>
            </w:pPr>
            <w:r w:rsidRPr="003D4ABF">
              <w:t>None</w:t>
            </w:r>
          </w:p>
        </w:tc>
      </w:tr>
      <w:tr w:rsidR="00C74265" w:rsidRPr="003D4ABF" w14:paraId="1130DA65" w14:textId="77777777" w:rsidTr="00525C5F">
        <w:trPr>
          <w:cantSplit/>
        </w:trPr>
        <w:tc>
          <w:tcPr>
            <w:tcW w:w="1980" w:type="dxa"/>
          </w:tcPr>
          <w:p w14:paraId="73014987" w14:textId="77777777" w:rsidR="00C74265" w:rsidRPr="003D4ABF" w:rsidRDefault="00C74265" w:rsidP="00525C5F">
            <w:pPr>
              <w:pStyle w:val="TAL"/>
              <w:keepNext w:val="0"/>
              <w:rPr>
                <w:b/>
                <w:szCs w:val="18"/>
              </w:rPr>
            </w:pPr>
            <w:r w:rsidRPr="003D4ABF">
              <w:rPr>
                <w:b/>
                <w:szCs w:val="18"/>
              </w:rPr>
              <w:t>Policy control</w:t>
            </w:r>
          </w:p>
        </w:tc>
        <w:tc>
          <w:tcPr>
            <w:tcW w:w="2912" w:type="dxa"/>
          </w:tcPr>
          <w:p w14:paraId="136EB310" w14:textId="77777777" w:rsidR="00C74265" w:rsidRPr="003D4ABF" w:rsidRDefault="00C74265" w:rsidP="00525C5F">
            <w:pPr>
              <w:pStyle w:val="TAL"/>
              <w:keepNext w:val="0"/>
              <w:rPr>
                <w:i/>
                <w:szCs w:val="18"/>
              </w:rPr>
            </w:pPr>
            <w:r w:rsidRPr="003D4ABF">
              <w:rPr>
                <w:i/>
                <w:szCs w:val="18"/>
              </w:rPr>
              <w:t>This part defines how to apply policy control for the service data flow.</w:t>
            </w:r>
          </w:p>
        </w:tc>
        <w:tc>
          <w:tcPr>
            <w:tcW w:w="1364" w:type="dxa"/>
          </w:tcPr>
          <w:p w14:paraId="18D81966" w14:textId="77777777" w:rsidR="00C74265" w:rsidRPr="003D4ABF" w:rsidRDefault="00C74265" w:rsidP="00525C5F">
            <w:pPr>
              <w:pStyle w:val="TAL"/>
              <w:keepNext w:val="0"/>
              <w:rPr>
                <w:szCs w:val="18"/>
              </w:rPr>
            </w:pPr>
          </w:p>
        </w:tc>
        <w:tc>
          <w:tcPr>
            <w:tcW w:w="1748" w:type="dxa"/>
          </w:tcPr>
          <w:p w14:paraId="35531474" w14:textId="77777777" w:rsidR="00C74265" w:rsidRPr="003D4ABF" w:rsidRDefault="00C74265" w:rsidP="00525C5F">
            <w:pPr>
              <w:pStyle w:val="TAL"/>
              <w:keepNext w:val="0"/>
            </w:pPr>
          </w:p>
        </w:tc>
        <w:tc>
          <w:tcPr>
            <w:tcW w:w="1627" w:type="dxa"/>
          </w:tcPr>
          <w:p w14:paraId="4F447B09" w14:textId="77777777" w:rsidR="00C74265" w:rsidRPr="003D4ABF" w:rsidRDefault="00C74265" w:rsidP="00525C5F">
            <w:pPr>
              <w:pStyle w:val="TAL"/>
              <w:keepNext w:val="0"/>
            </w:pPr>
          </w:p>
        </w:tc>
      </w:tr>
      <w:tr w:rsidR="00C74265" w:rsidRPr="003D4ABF" w14:paraId="54828D12" w14:textId="77777777" w:rsidTr="00525C5F">
        <w:trPr>
          <w:cantSplit/>
        </w:trPr>
        <w:tc>
          <w:tcPr>
            <w:tcW w:w="1980" w:type="dxa"/>
          </w:tcPr>
          <w:p w14:paraId="1A370B2B" w14:textId="77777777" w:rsidR="00C74265" w:rsidRPr="003D4ABF" w:rsidRDefault="00C74265" w:rsidP="00525C5F">
            <w:pPr>
              <w:pStyle w:val="TAL"/>
              <w:keepNext w:val="0"/>
              <w:rPr>
                <w:szCs w:val="18"/>
              </w:rPr>
            </w:pPr>
            <w:r w:rsidRPr="003D4ABF">
              <w:rPr>
                <w:szCs w:val="18"/>
              </w:rPr>
              <w:t>Gate status</w:t>
            </w:r>
          </w:p>
        </w:tc>
        <w:tc>
          <w:tcPr>
            <w:tcW w:w="2912" w:type="dxa"/>
          </w:tcPr>
          <w:p w14:paraId="4CB4261F" w14:textId="77777777" w:rsidR="00C74265" w:rsidRPr="003D4ABF" w:rsidRDefault="00C74265" w:rsidP="00525C5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6274143" w14:textId="77777777" w:rsidR="00C74265" w:rsidRPr="003D4ABF" w:rsidRDefault="00C74265" w:rsidP="00525C5F">
            <w:pPr>
              <w:pStyle w:val="TAL"/>
              <w:keepNext w:val="0"/>
              <w:rPr>
                <w:szCs w:val="18"/>
              </w:rPr>
            </w:pPr>
          </w:p>
        </w:tc>
        <w:tc>
          <w:tcPr>
            <w:tcW w:w="1748" w:type="dxa"/>
          </w:tcPr>
          <w:p w14:paraId="1AFF848E" w14:textId="77777777" w:rsidR="00C74265" w:rsidRPr="003D4ABF" w:rsidRDefault="00C74265" w:rsidP="00525C5F">
            <w:pPr>
              <w:pStyle w:val="TAL"/>
              <w:keepNext w:val="0"/>
            </w:pPr>
            <w:r w:rsidRPr="003D4ABF">
              <w:t>Yes</w:t>
            </w:r>
          </w:p>
        </w:tc>
        <w:tc>
          <w:tcPr>
            <w:tcW w:w="1627" w:type="dxa"/>
          </w:tcPr>
          <w:p w14:paraId="578CED90" w14:textId="77777777" w:rsidR="00C74265" w:rsidRPr="003D4ABF" w:rsidRDefault="00C74265" w:rsidP="00525C5F">
            <w:pPr>
              <w:pStyle w:val="TAL"/>
              <w:keepNext w:val="0"/>
            </w:pPr>
            <w:r w:rsidRPr="003D4ABF">
              <w:t>None</w:t>
            </w:r>
          </w:p>
        </w:tc>
      </w:tr>
      <w:tr w:rsidR="00C74265" w:rsidRPr="003D4ABF" w14:paraId="706495FA" w14:textId="77777777" w:rsidTr="00525C5F">
        <w:trPr>
          <w:cantSplit/>
        </w:trPr>
        <w:tc>
          <w:tcPr>
            <w:tcW w:w="1980" w:type="dxa"/>
          </w:tcPr>
          <w:p w14:paraId="2F6ACAA0" w14:textId="77777777" w:rsidR="00C74265" w:rsidRPr="003D4ABF" w:rsidRDefault="00C74265" w:rsidP="00525C5F">
            <w:pPr>
              <w:pStyle w:val="TAL"/>
              <w:keepNext w:val="0"/>
              <w:rPr>
                <w:szCs w:val="18"/>
              </w:rPr>
            </w:pPr>
            <w:r w:rsidRPr="003D4ABF">
              <w:rPr>
                <w:szCs w:val="18"/>
              </w:rPr>
              <w:t>5G QoS Identifier (5QI)</w:t>
            </w:r>
          </w:p>
        </w:tc>
        <w:tc>
          <w:tcPr>
            <w:tcW w:w="2912" w:type="dxa"/>
          </w:tcPr>
          <w:p w14:paraId="2EEC22DC" w14:textId="77777777" w:rsidR="00C74265" w:rsidRPr="003D4ABF" w:rsidRDefault="00C74265" w:rsidP="00525C5F">
            <w:pPr>
              <w:pStyle w:val="TAL"/>
              <w:keepNext w:val="0"/>
              <w:rPr>
                <w:szCs w:val="18"/>
              </w:rPr>
            </w:pPr>
            <w:r w:rsidRPr="003D4ABF">
              <w:rPr>
                <w:szCs w:val="18"/>
              </w:rPr>
              <w:t>The 5QI authorized for the service data flow.</w:t>
            </w:r>
          </w:p>
        </w:tc>
        <w:tc>
          <w:tcPr>
            <w:tcW w:w="1364" w:type="dxa"/>
          </w:tcPr>
          <w:p w14:paraId="34021762" w14:textId="77777777" w:rsidR="00C74265" w:rsidRPr="003D4ABF" w:rsidRDefault="00C74265" w:rsidP="00525C5F">
            <w:pPr>
              <w:pStyle w:val="TAL"/>
              <w:keepNext w:val="0"/>
              <w:rPr>
                <w:szCs w:val="18"/>
              </w:rPr>
            </w:pPr>
            <w:r w:rsidRPr="003D4ABF">
              <w:rPr>
                <w:szCs w:val="18"/>
              </w:rPr>
              <w:t>Conditional</w:t>
            </w:r>
            <w:r w:rsidRPr="003D4ABF">
              <w:rPr>
                <w:szCs w:val="18"/>
              </w:rPr>
              <w:br/>
              <w:t>(NOTE 10)</w:t>
            </w:r>
          </w:p>
          <w:p w14:paraId="4F47CCB0" w14:textId="77777777" w:rsidR="00C74265" w:rsidRPr="003D4ABF" w:rsidRDefault="00C74265" w:rsidP="00525C5F">
            <w:pPr>
              <w:pStyle w:val="TAL"/>
              <w:keepNext w:val="0"/>
              <w:rPr>
                <w:szCs w:val="18"/>
              </w:rPr>
            </w:pPr>
          </w:p>
        </w:tc>
        <w:tc>
          <w:tcPr>
            <w:tcW w:w="1748" w:type="dxa"/>
          </w:tcPr>
          <w:p w14:paraId="10845DB9" w14:textId="77777777" w:rsidR="00C74265" w:rsidRPr="003D4ABF" w:rsidRDefault="00C74265" w:rsidP="00525C5F">
            <w:pPr>
              <w:pStyle w:val="TAL"/>
              <w:keepNext w:val="0"/>
            </w:pPr>
            <w:r w:rsidRPr="003D4ABF">
              <w:t>Yes</w:t>
            </w:r>
          </w:p>
        </w:tc>
        <w:tc>
          <w:tcPr>
            <w:tcW w:w="1627" w:type="dxa"/>
          </w:tcPr>
          <w:p w14:paraId="410C3742" w14:textId="77777777" w:rsidR="00C74265" w:rsidRPr="003D4ABF" w:rsidRDefault="00C74265" w:rsidP="00525C5F">
            <w:pPr>
              <w:keepLines/>
              <w:tabs>
                <w:tab w:val="left" w:pos="6062"/>
              </w:tabs>
              <w:spacing w:after="0"/>
            </w:pPr>
            <w:r w:rsidRPr="003D4ABF">
              <w:t>Modified</w:t>
            </w:r>
          </w:p>
          <w:p w14:paraId="0CB0A989" w14:textId="77777777" w:rsidR="00C74265" w:rsidRPr="003D4ABF" w:rsidRDefault="00C74265" w:rsidP="00525C5F">
            <w:pPr>
              <w:pStyle w:val="TAL"/>
              <w:keepNext w:val="0"/>
            </w:pPr>
            <w:r w:rsidRPr="003D4ABF">
              <w:t>(corresponds to QCI in TS 23.203 [4])</w:t>
            </w:r>
          </w:p>
        </w:tc>
      </w:tr>
      <w:tr w:rsidR="00C74265" w:rsidRPr="003D4ABF" w14:paraId="73277C16" w14:textId="77777777" w:rsidTr="00525C5F">
        <w:trPr>
          <w:cantSplit/>
        </w:trPr>
        <w:tc>
          <w:tcPr>
            <w:tcW w:w="1980" w:type="dxa"/>
          </w:tcPr>
          <w:p w14:paraId="5DDA9446" w14:textId="77777777" w:rsidR="00C74265" w:rsidRPr="003D4ABF" w:rsidRDefault="00C74265" w:rsidP="00525C5F">
            <w:pPr>
              <w:pStyle w:val="TAL"/>
              <w:keepNext w:val="0"/>
              <w:rPr>
                <w:szCs w:val="18"/>
              </w:rPr>
            </w:pPr>
            <w:r w:rsidRPr="003D4ABF">
              <w:t>QoS Notification Control (QNC)</w:t>
            </w:r>
          </w:p>
        </w:tc>
        <w:tc>
          <w:tcPr>
            <w:tcW w:w="2912" w:type="dxa"/>
          </w:tcPr>
          <w:p w14:paraId="25773665" w14:textId="77777777" w:rsidR="00C74265" w:rsidRPr="003D4ABF" w:rsidRDefault="00C74265" w:rsidP="00525C5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96E88EC" w14:textId="77777777" w:rsidR="00C74265" w:rsidRPr="003D4ABF" w:rsidRDefault="00C74265" w:rsidP="00525C5F">
            <w:pPr>
              <w:pStyle w:val="TAL"/>
              <w:keepNext w:val="0"/>
              <w:rPr>
                <w:szCs w:val="18"/>
              </w:rPr>
            </w:pPr>
            <w:r w:rsidRPr="003D4ABF">
              <w:rPr>
                <w:szCs w:val="18"/>
              </w:rPr>
              <w:t>Conditional</w:t>
            </w:r>
            <w:r w:rsidRPr="003D4ABF">
              <w:rPr>
                <w:szCs w:val="18"/>
              </w:rPr>
              <w:br/>
              <w:t>(NOTE 15)</w:t>
            </w:r>
          </w:p>
          <w:p w14:paraId="5087A378" w14:textId="77777777" w:rsidR="00C74265" w:rsidRPr="003D4ABF" w:rsidRDefault="00C74265" w:rsidP="00525C5F">
            <w:pPr>
              <w:pStyle w:val="TAL"/>
              <w:keepNext w:val="0"/>
              <w:rPr>
                <w:szCs w:val="18"/>
              </w:rPr>
            </w:pPr>
          </w:p>
        </w:tc>
        <w:tc>
          <w:tcPr>
            <w:tcW w:w="1748" w:type="dxa"/>
          </w:tcPr>
          <w:p w14:paraId="7E971559" w14:textId="77777777" w:rsidR="00C74265" w:rsidRPr="003D4ABF" w:rsidRDefault="00C74265" w:rsidP="00525C5F">
            <w:pPr>
              <w:pStyle w:val="TAL"/>
              <w:keepNext w:val="0"/>
            </w:pPr>
            <w:r w:rsidRPr="003D4ABF">
              <w:t>Yes</w:t>
            </w:r>
          </w:p>
        </w:tc>
        <w:tc>
          <w:tcPr>
            <w:tcW w:w="1627" w:type="dxa"/>
          </w:tcPr>
          <w:p w14:paraId="051AE09C" w14:textId="77777777" w:rsidR="00C74265" w:rsidRPr="003D4ABF" w:rsidRDefault="00C74265" w:rsidP="00525C5F">
            <w:pPr>
              <w:pStyle w:val="TAL"/>
              <w:keepNext w:val="0"/>
            </w:pPr>
            <w:r w:rsidRPr="003D4ABF">
              <w:t>Added</w:t>
            </w:r>
          </w:p>
        </w:tc>
      </w:tr>
      <w:tr w:rsidR="00C74265" w:rsidRPr="003D4ABF" w14:paraId="6BEEA41C" w14:textId="77777777" w:rsidTr="00525C5F">
        <w:trPr>
          <w:cantSplit/>
        </w:trPr>
        <w:tc>
          <w:tcPr>
            <w:tcW w:w="1980" w:type="dxa"/>
          </w:tcPr>
          <w:p w14:paraId="4CD059C4" w14:textId="77777777" w:rsidR="00C74265" w:rsidRPr="003D4ABF" w:rsidRDefault="00C74265" w:rsidP="00525C5F">
            <w:pPr>
              <w:pStyle w:val="TAL"/>
              <w:keepNext w:val="0"/>
              <w:rPr>
                <w:szCs w:val="18"/>
              </w:rPr>
            </w:pPr>
            <w:r w:rsidRPr="003D4ABF">
              <w:rPr>
                <w:szCs w:val="18"/>
              </w:rPr>
              <w:lastRenderedPageBreak/>
              <w:t xml:space="preserve">Reflective QoS Control </w:t>
            </w:r>
          </w:p>
        </w:tc>
        <w:tc>
          <w:tcPr>
            <w:tcW w:w="2912" w:type="dxa"/>
          </w:tcPr>
          <w:p w14:paraId="7010A51E" w14:textId="77777777" w:rsidR="00C74265" w:rsidRPr="003D4ABF" w:rsidRDefault="00C74265" w:rsidP="00525C5F">
            <w:pPr>
              <w:pStyle w:val="TAL"/>
              <w:keepNext w:val="0"/>
            </w:pPr>
            <w:r w:rsidRPr="003D4ABF">
              <w:t>Indicates to apply reflective QoS for the SDF.</w:t>
            </w:r>
          </w:p>
        </w:tc>
        <w:tc>
          <w:tcPr>
            <w:tcW w:w="1364" w:type="dxa"/>
          </w:tcPr>
          <w:p w14:paraId="499B65D6" w14:textId="77777777" w:rsidR="00C74265" w:rsidRPr="003D4ABF" w:rsidRDefault="00C74265" w:rsidP="00525C5F">
            <w:pPr>
              <w:pStyle w:val="TAL"/>
              <w:keepNext w:val="0"/>
              <w:rPr>
                <w:szCs w:val="18"/>
              </w:rPr>
            </w:pPr>
          </w:p>
        </w:tc>
        <w:tc>
          <w:tcPr>
            <w:tcW w:w="1748" w:type="dxa"/>
          </w:tcPr>
          <w:p w14:paraId="699E98FC" w14:textId="77777777" w:rsidR="00C74265" w:rsidRPr="003D4ABF" w:rsidRDefault="00C74265" w:rsidP="00525C5F">
            <w:pPr>
              <w:pStyle w:val="TAL"/>
              <w:keepNext w:val="0"/>
            </w:pPr>
            <w:r w:rsidRPr="003D4ABF">
              <w:t>Yes</w:t>
            </w:r>
          </w:p>
        </w:tc>
        <w:tc>
          <w:tcPr>
            <w:tcW w:w="1627" w:type="dxa"/>
          </w:tcPr>
          <w:p w14:paraId="045FD803" w14:textId="77777777" w:rsidR="00C74265" w:rsidRPr="003D4ABF" w:rsidRDefault="00C74265" w:rsidP="00525C5F">
            <w:pPr>
              <w:pStyle w:val="TAL"/>
              <w:keepNext w:val="0"/>
            </w:pPr>
            <w:r w:rsidRPr="003D4ABF">
              <w:t>Added</w:t>
            </w:r>
          </w:p>
        </w:tc>
      </w:tr>
      <w:tr w:rsidR="00C74265" w:rsidRPr="003D4ABF" w14:paraId="184ADFD7" w14:textId="77777777" w:rsidTr="00525C5F">
        <w:trPr>
          <w:cantSplit/>
        </w:trPr>
        <w:tc>
          <w:tcPr>
            <w:tcW w:w="1980" w:type="dxa"/>
          </w:tcPr>
          <w:p w14:paraId="3D1AA8C7" w14:textId="77777777" w:rsidR="00C74265" w:rsidRPr="003D4ABF" w:rsidRDefault="00C74265" w:rsidP="00525C5F">
            <w:pPr>
              <w:pStyle w:val="TAL"/>
              <w:keepNext w:val="0"/>
              <w:rPr>
                <w:szCs w:val="18"/>
              </w:rPr>
            </w:pPr>
            <w:r w:rsidRPr="003D4ABF">
              <w:rPr>
                <w:szCs w:val="18"/>
              </w:rPr>
              <w:t>UL-maximum bitrate</w:t>
            </w:r>
          </w:p>
        </w:tc>
        <w:tc>
          <w:tcPr>
            <w:tcW w:w="2912" w:type="dxa"/>
          </w:tcPr>
          <w:p w14:paraId="42C9B5A1" w14:textId="77777777" w:rsidR="00C74265" w:rsidRPr="003D4ABF" w:rsidRDefault="00C74265" w:rsidP="00525C5F">
            <w:pPr>
              <w:pStyle w:val="TAL"/>
              <w:keepNext w:val="0"/>
            </w:pPr>
            <w:r w:rsidRPr="003D4ABF">
              <w:t>The uplink maximum bitrate authorized for the service data flow</w:t>
            </w:r>
          </w:p>
        </w:tc>
        <w:tc>
          <w:tcPr>
            <w:tcW w:w="1364" w:type="dxa"/>
          </w:tcPr>
          <w:p w14:paraId="4F49CB70" w14:textId="77777777" w:rsidR="00C74265" w:rsidRPr="003D4ABF" w:rsidRDefault="00C74265" w:rsidP="00525C5F">
            <w:pPr>
              <w:pStyle w:val="TAL"/>
              <w:keepNext w:val="0"/>
              <w:rPr>
                <w:szCs w:val="18"/>
              </w:rPr>
            </w:pPr>
          </w:p>
        </w:tc>
        <w:tc>
          <w:tcPr>
            <w:tcW w:w="1748" w:type="dxa"/>
          </w:tcPr>
          <w:p w14:paraId="5D0E5B62" w14:textId="77777777" w:rsidR="00C74265" w:rsidRPr="003D4ABF" w:rsidRDefault="00C74265" w:rsidP="00525C5F">
            <w:pPr>
              <w:pStyle w:val="TAL"/>
              <w:keepNext w:val="0"/>
            </w:pPr>
            <w:r w:rsidRPr="003D4ABF">
              <w:t>Yes</w:t>
            </w:r>
          </w:p>
        </w:tc>
        <w:tc>
          <w:tcPr>
            <w:tcW w:w="1627" w:type="dxa"/>
          </w:tcPr>
          <w:p w14:paraId="0AD49453" w14:textId="77777777" w:rsidR="00C74265" w:rsidRPr="003D4ABF" w:rsidRDefault="00C74265" w:rsidP="00525C5F">
            <w:pPr>
              <w:pStyle w:val="TAL"/>
              <w:keepNext w:val="0"/>
            </w:pPr>
            <w:r w:rsidRPr="003D4ABF">
              <w:t>None</w:t>
            </w:r>
          </w:p>
        </w:tc>
      </w:tr>
      <w:tr w:rsidR="00C74265" w:rsidRPr="003D4ABF" w14:paraId="099046C7" w14:textId="77777777" w:rsidTr="00525C5F">
        <w:trPr>
          <w:cantSplit/>
        </w:trPr>
        <w:tc>
          <w:tcPr>
            <w:tcW w:w="1980" w:type="dxa"/>
          </w:tcPr>
          <w:p w14:paraId="0B79EA9D" w14:textId="77777777" w:rsidR="00C74265" w:rsidRPr="003D4ABF" w:rsidRDefault="00C74265" w:rsidP="00525C5F">
            <w:pPr>
              <w:pStyle w:val="TAL"/>
              <w:keepNext w:val="0"/>
              <w:rPr>
                <w:szCs w:val="18"/>
              </w:rPr>
            </w:pPr>
            <w:r w:rsidRPr="003D4ABF">
              <w:rPr>
                <w:szCs w:val="18"/>
              </w:rPr>
              <w:t>DL-maximum bitrate</w:t>
            </w:r>
          </w:p>
        </w:tc>
        <w:tc>
          <w:tcPr>
            <w:tcW w:w="2912" w:type="dxa"/>
          </w:tcPr>
          <w:p w14:paraId="5F2A42A7" w14:textId="77777777" w:rsidR="00C74265" w:rsidRPr="003D4ABF" w:rsidRDefault="00C74265" w:rsidP="00525C5F">
            <w:pPr>
              <w:pStyle w:val="TAL"/>
              <w:keepNext w:val="0"/>
            </w:pPr>
            <w:r w:rsidRPr="003D4ABF">
              <w:t>The downlink maximum bitrate authorized for the service data flow</w:t>
            </w:r>
          </w:p>
        </w:tc>
        <w:tc>
          <w:tcPr>
            <w:tcW w:w="1364" w:type="dxa"/>
          </w:tcPr>
          <w:p w14:paraId="734BF4A7" w14:textId="77777777" w:rsidR="00C74265" w:rsidRPr="003D4ABF" w:rsidRDefault="00C74265" w:rsidP="00525C5F">
            <w:pPr>
              <w:pStyle w:val="TAL"/>
              <w:keepNext w:val="0"/>
              <w:rPr>
                <w:szCs w:val="18"/>
              </w:rPr>
            </w:pPr>
          </w:p>
        </w:tc>
        <w:tc>
          <w:tcPr>
            <w:tcW w:w="1748" w:type="dxa"/>
          </w:tcPr>
          <w:p w14:paraId="43F5B1C4" w14:textId="77777777" w:rsidR="00C74265" w:rsidRPr="003D4ABF" w:rsidRDefault="00C74265" w:rsidP="00525C5F">
            <w:pPr>
              <w:pStyle w:val="TAL"/>
              <w:keepNext w:val="0"/>
            </w:pPr>
            <w:r w:rsidRPr="003D4ABF">
              <w:t>Yes</w:t>
            </w:r>
          </w:p>
        </w:tc>
        <w:tc>
          <w:tcPr>
            <w:tcW w:w="1627" w:type="dxa"/>
          </w:tcPr>
          <w:p w14:paraId="43B172DC" w14:textId="77777777" w:rsidR="00C74265" w:rsidRPr="003D4ABF" w:rsidRDefault="00C74265" w:rsidP="00525C5F">
            <w:pPr>
              <w:pStyle w:val="TAL"/>
              <w:keepNext w:val="0"/>
            </w:pPr>
            <w:r w:rsidRPr="003D4ABF">
              <w:t>None</w:t>
            </w:r>
          </w:p>
        </w:tc>
      </w:tr>
      <w:tr w:rsidR="00C74265" w:rsidRPr="003D4ABF" w14:paraId="68B664BC" w14:textId="77777777" w:rsidTr="00525C5F">
        <w:trPr>
          <w:cantSplit/>
        </w:trPr>
        <w:tc>
          <w:tcPr>
            <w:tcW w:w="1980" w:type="dxa"/>
          </w:tcPr>
          <w:p w14:paraId="7EF8067F" w14:textId="77777777" w:rsidR="00C74265" w:rsidRPr="003D4ABF" w:rsidRDefault="00C74265" w:rsidP="00525C5F">
            <w:pPr>
              <w:pStyle w:val="TAL"/>
              <w:keepNext w:val="0"/>
              <w:rPr>
                <w:szCs w:val="18"/>
              </w:rPr>
            </w:pPr>
            <w:r w:rsidRPr="003D4ABF">
              <w:rPr>
                <w:szCs w:val="18"/>
              </w:rPr>
              <w:t>UL-guaranteed bitrate</w:t>
            </w:r>
          </w:p>
        </w:tc>
        <w:tc>
          <w:tcPr>
            <w:tcW w:w="2912" w:type="dxa"/>
          </w:tcPr>
          <w:p w14:paraId="0C1E3DE9" w14:textId="77777777" w:rsidR="00C74265" w:rsidRPr="003D4ABF" w:rsidRDefault="00C74265" w:rsidP="00525C5F">
            <w:pPr>
              <w:pStyle w:val="TAL"/>
              <w:keepNext w:val="0"/>
            </w:pPr>
            <w:r w:rsidRPr="003D4ABF">
              <w:t>The uplink guaranteed bitrate authorized for the service data flow</w:t>
            </w:r>
          </w:p>
        </w:tc>
        <w:tc>
          <w:tcPr>
            <w:tcW w:w="1364" w:type="dxa"/>
          </w:tcPr>
          <w:p w14:paraId="7F39CC36" w14:textId="77777777" w:rsidR="00C74265" w:rsidRPr="003D4ABF" w:rsidRDefault="00C74265" w:rsidP="00525C5F">
            <w:pPr>
              <w:pStyle w:val="TAL"/>
              <w:keepNext w:val="0"/>
              <w:rPr>
                <w:szCs w:val="18"/>
              </w:rPr>
            </w:pPr>
          </w:p>
        </w:tc>
        <w:tc>
          <w:tcPr>
            <w:tcW w:w="1748" w:type="dxa"/>
          </w:tcPr>
          <w:p w14:paraId="675C3923" w14:textId="77777777" w:rsidR="00C74265" w:rsidRPr="003D4ABF" w:rsidRDefault="00C74265" w:rsidP="00525C5F">
            <w:pPr>
              <w:pStyle w:val="TAL"/>
              <w:keepNext w:val="0"/>
            </w:pPr>
            <w:r w:rsidRPr="003D4ABF">
              <w:t>Yes</w:t>
            </w:r>
          </w:p>
        </w:tc>
        <w:tc>
          <w:tcPr>
            <w:tcW w:w="1627" w:type="dxa"/>
          </w:tcPr>
          <w:p w14:paraId="5808E7ED" w14:textId="77777777" w:rsidR="00C74265" w:rsidRPr="003D4ABF" w:rsidRDefault="00C74265" w:rsidP="00525C5F">
            <w:pPr>
              <w:pStyle w:val="TAL"/>
              <w:keepNext w:val="0"/>
            </w:pPr>
            <w:r w:rsidRPr="003D4ABF">
              <w:t>None</w:t>
            </w:r>
          </w:p>
        </w:tc>
      </w:tr>
      <w:tr w:rsidR="00C74265" w:rsidRPr="003D4ABF" w14:paraId="04AB60BB" w14:textId="77777777" w:rsidTr="00525C5F">
        <w:trPr>
          <w:cantSplit/>
        </w:trPr>
        <w:tc>
          <w:tcPr>
            <w:tcW w:w="1980" w:type="dxa"/>
          </w:tcPr>
          <w:p w14:paraId="384360E1" w14:textId="77777777" w:rsidR="00C74265" w:rsidRPr="003D4ABF" w:rsidRDefault="00C74265" w:rsidP="00525C5F">
            <w:pPr>
              <w:pStyle w:val="TAL"/>
              <w:keepNext w:val="0"/>
              <w:rPr>
                <w:szCs w:val="18"/>
              </w:rPr>
            </w:pPr>
            <w:r w:rsidRPr="003D4ABF">
              <w:rPr>
                <w:szCs w:val="18"/>
              </w:rPr>
              <w:t>DL-guaranteed bitrate</w:t>
            </w:r>
          </w:p>
        </w:tc>
        <w:tc>
          <w:tcPr>
            <w:tcW w:w="2912" w:type="dxa"/>
          </w:tcPr>
          <w:p w14:paraId="0BE876C0" w14:textId="77777777" w:rsidR="00C74265" w:rsidRPr="003D4ABF" w:rsidRDefault="00C74265" w:rsidP="00525C5F">
            <w:pPr>
              <w:pStyle w:val="TAL"/>
              <w:keepNext w:val="0"/>
            </w:pPr>
            <w:r w:rsidRPr="003D4ABF">
              <w:t>The downlink guaranteed bitrate authorized for the service data flow</w:t>
            </w:r>
          </w:p>
        </w:tc>
        <w:tc>
          <w:tcPr>
            <w:tcW w:w="1364" w:type="dxa"/>
          </w:tcPr>
          <w:p w14:paraId="70206383" w14:textId="77777777" w:rsidR="00C74265" w:rsidRPr="003D4ABF" w:rsidRDefault="00C74265" w:rsidP="00525C5F">
            <w:pPr>
              <w:pStyle w:val="TAL"/>
              <w:keepNext w:val="0"/>
              <w:rPr>
                <w:szCs w:val="18"/>
              </w:rPr>
            </w:pPr>
          </w:p>
        </w:tc>
        <w:tc>
          <w:tcPr>
            <w:tcW w:w="1748" w:type="dxa"/>
          </w:tcPr>
          <w:p w14:paraId="25968889" w14:textId="77777777" w:rsidR="00C74265" w:rsidRPr="003D4ABF" w:rsidRDefault="00C74265" w:rsidP="00525C5F">
            <w:pPr>
              <w:pStyle w:val="TAL"/>
              <w:keepNext w:val="0"/>
            </w:pPr>
            <w:r w:rsidRPr="003D4ABF">
              <w:t>Yes</w:t>
            </w:r>
          </w:p>
        </w:tc>
        <w:tc>
          <w:tcPr>
            <w:tcW w:w="1627" w:type="dxa"/>
          </w:tcPr>
          <w:p w14:paraId="1B00B1A2" w14:textId="77777777" w:rsidR="00C74265" w:rsidRPr="003D4ABF" w:rsidRDefault="00C74265" w:rsidP="00525C5F">
            <w:pPr>
              <w:pStyle w:val="TAL"/>
              <w:keepNext w:val="0"/>
            </w:pPr>
            <w:r w:rsidRPr="003D4ABF">
              <w:t>None</w:t>
            </w:r>
          </w:p>
        </w:tc>
      </w:tr>
      <w:tr w:rsidR="00C74265" w:rsidRPr="003D4ABF" w14:paraId="459FB3CF" w14:textId="77777777" w:rsidTr="00525C5F">
        <w:trPr>
          <w:cantSplit/>
        </w:trPr>
        <w:tc>
          <w:tcPr>
            <w:tcW w:w="1980" w:type="dxa"/>
          </w:tcPr>
          <w:p w14:paraId="3DAAA759" w14:textId="77777777" w:rsidR="00C74265" w:rsidRPr="003D4ABF" w:rsidRDefault="00C74265" w:rsidP="00525C5F">
            <w:pPr>
              <w:pStyle w:val="TAL"/>
              <w:keepNext w:val="0"/>
              <w:rPr>
                <w:szCs w:val="18"/>
              </w:rPr>
            </w:pPr>
            <w:r w:rsidRPr="003D4ABF">
              <w:rPr>
                <w:szCs w:val="18"/>
              </w:rPr>
              <w:t>UL sharing indication</w:t>
            </w:r>
          </w:p>
        </w:tc>
        <w:tc>
          <w:tcPr>
            <w:tcW w:w="2912" w:type="dxa"/>
          </w:tcPr>
          <w:p w14:paraId="56E2CAC3" w14:textId="77777777" w:rsidR="00C74265" w:rsidRPr="003D4ABF" w:rsidRDefault="00C74265" w:rsidP="00525C5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58974FA" w14:textId="77777777" w:rsidR="00C74265" w:rsidRPr="003D4ABF" w:rsidRDefault="00C74265" w:rsidP="00525C5F">
            <w:pPr>
              <w:pStyle w:val="TAL"/>
              <w:keepNext w:val="0"/>
              <w:rPr>
                <w:szCs w:val="18"/>
              </w:rPr>
            </w:pPr>
          </w:p>
        </w:tc>
        <w:tc>
          <w:tcPr>
            <w:tcW w:w="1748" w:type="dxa"/>
          </w:tcPr>
          <w:p w14:paraId="1559885E" w14:textId="77777777" w:rsidR="00C74265" w:rsidRPr="003D4ABF" w:rsidRDefault="00C74265" w:rsidP="00525C5F">
            <w:pPr>
              <w:pStyle w:val="TAL"/>
              <w:keepNext w:val="0"/>
            </w:pPr>
            <w:r w:rsidRPr="003D4ABF">
              <w:t>No</w:t>
            </w:r>
          </w:p>
        </w:tc>
        <w:tc>
          <w:tcPr>
            <w:tcW w:w="1627" w:type="dxa"/>
          </w:tcPr>
          <w:p w14:paraId="26D1470E" w14:textId="77777777" w:rsidR="00C74265" w:rsidRPr="003D4ABF" w:rsidRDefault="00C74265" w:rsidP="00525C5F">
            <w:pPr>
              <w:pStyle w:val="TAL"/>
              <w:keepNext w:val="0"/>
            </w:pPr>
            <w:r w:rsidRPr="003D4ABF">
              <w:t>None</w:t>
            </w:r>
          </w:p>
        </w:tc>
      </w:tr>
      <w:tr w:rsidR="00C74265" w:rsidRPr="003D4ABF" w14:paraId="62ECCF89" w14:textId="77777777" w:rsidTr="00525C5F">
        <w:trPr>
          <w:cantSplit/>
        </w:trPr>
        <w:tc>
          <w:tcPr>
            <w:tcW w:w="1980" w:type="dxa"/>
          </w:tcPr>
          <w:p w14:paraId="1AC1F03B" w14:textId="77777777" w:rsidR="00C74265" w:rsidRPr="003D4ABF" w:rsidRDefault="00C74265" w:rsidP="00525C5F">
            <w:pPr>
              <w:pStyle w:val="TAL"/>
              <w:keepNext w:val="0"/>
              <w:rPr>
                <w:szCs w:val="18"/>
              </w:rPr>
            </w:pPr>
            <w:r w:rsidRPr="003D4ABF">
              <w:rPr>
                <w:szCs w:val="18"/>
              </w:rPr>
              <w:t>DL sharing indication</w:t>
            </w:r>
          </w:p>
        </w:tc>
        <w:tc>
          <w:tcPr>
            <w:tcW w:w="2912" w:type="dxa"/>
          </w:tcPr>
          <w:p w14:paraId="1D29CDB8" w14:textId="77777777" w:rsidR="00C74265" w:rsidRPr="003D4ABF" w:rsidRDefault="00C74265" w:rsidP="00525C5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7C5CDDA" w14:textId="77777777" w:rsidR="00C74265" w:rsidRPr="003D4ABF" w:rsidRDefault="00C74265" w:rsidP="00525C5F">
            <w:pPr>
              <w:pStyle w:val="TAL"/>
              <w:keepNext w:val="0"/>
              <w:rPr>
                <w:szCs w:val="18"/>
              </w:rPr>
            </w:pPr>
          </w:p>
        </w:tc>
        <w:tc>
          <w:tcPr>
            <w:tcW w:w="1748" w:type="dxa"/>
          </w:tcPr>
          <w:p w14:paraId="2A772560" w14:textId="77777777" w:rsidR="00C74265" w:rsidRPr="003D4ABF" w:rsidRDefault="00C74265" w:rsidP="00525C5F">
            <w:pPr>
              <w:pStyle w:val="TAL"/>
              <w:keepNext w:val="0"/>
            </w:pPr>
            <w:r w:rsidRPr="003D4ABF">
              <w:t>No</w:t>
            </w:r>
          </w:p>
        </w:tc>
        <w:tc>
          <w:tcPr>
            <w:tcW w:w="1627" w:type="dxa"/>
          </w:tcPr>
          <w:p w14:paraId="37E18D0C" w14:textId="77777777" w:rsidR="00C74265" w:rsidRPr="003D4ABF" w:rsidRDefault="00C74265" w:rsidP="00525C5F">
            <w:pPr>
              <w:pStyle w:val="TAL"/>
              <w:keepNext w:val="0"/>
            </w:pPr>
            <w:r w:rsidRPr="003D4ABF">
              <w:t>None</w:t>
            </w:r>
          </w:p>
        </w:tc>
      </w:tr>
      <w:tr w:rsidR="00C74265" w:rsidRPr="003D4ABF" w14:paraId="67E223AF" w14:textId="77777777" w:rsidTr="00525C5F">
        <w:trPr>
          <w:cantSplit/>
        </w:trPr>
        <w:tc>
          <w:tcPr>
            <w:tcW w:w="1980" w:type="dxa"/>
          </w:tcPr>
          <w:p w14:paraId="31E2B43B" w14:textId="77777777" w:rsidR="00C74265" w:rsidRPr="003D4ABF" w:rsidRDefault="00C74265" w:rsidP="00525C5F">
            <w:pPr>
              <w:pStyle w:val="TAL"/>
              <w:keepNext w:val="0"/>
              <w:rPr>
                <w:szCs w:val="18"/>
              </w:rPr>
            </w:pPr>
            <w:r w:rsidRPr="003D4ABF">
              <w:rPr>
                <w:szCs w:val="18"/>
              </w:rPr>
              <w:t>Redirect</w:t>
            </w:r>
          </w:p>
        </w:tc>
        <w:tc>
          <w:tcPr>
            <w:tcW w:w="2912" w:type="dxa"/>
          </w:tcPr>
          <w:p w14:paraId="6128FFC4" w14:textId="77777777" w:rsidR="00C74265" w:rsidRPr="003D4ABF" w:rsidRDefault="00C74265" w:rsidP="00525C5F">
            <w:pPr>
              <w:pStyle w:val="TAL"/>
              <w:keepNext w:val="0"/>
              <w:rPr>
                <w:szCs w:val="18"/>
              </w:rPr>
            </w:pPr>
            <w:r w:rsidRPr="003D4ABF">
              <w:rPr>
                <w:szCs w:val="18"/>
              </w:rPr>
              <w:t>Redirect state of the service data flow (enabled/disabled)</w:t>
            </w:r>
          </w:p>
        </w:tc>
        <w:tc>
          <w:tcPr>
            <w:tcW w:w="1364" w:type="dxa"/>
          </w:tcPr>
          <w:p w14:paraId="7CE8F537" w14:textId="77777777" w:rsidR="00C74265" w:rsidRPr="003D4ABF" w:rsidRDefault="00C74265" w:rsidP="00525C5F">
            <w:pPr>
              <w:pStyle w:val="TAL"/>
              <w:keepNext w:val="0"/>
              <w:rPr>
                <w:szCs w:val="18"/>
              </w:rPr>
            </w:pPr>
            <w:r w:rsidRPr="003D4ABF">
              <w:rPr>
                <w:szCs w:val="18"/>
              </w:rPr>
              <w:t>Conditional (NOTE 8)</w:t>
            </w:r>
          </w:p>
        </w:tc>
        <w:tc>
          <w:tcPr>
            <w:tcW w:w="1748" w:type="dxa"/>
          </w:tcPr>
          <w:p w14:paraId="10143838" w14:textId="77777777" w:rsidR="00C74265" w:rsidRPr="003D4ABF" w:rsidRDefault="00C74265" w:rsidP="00525C5F">
            <w:pPr>
              <w:pStyle w:val="TAL"/>
              <w:keepNext w:val="0"/>
            </w:pPr>
            <w:r w:rsidRPr="003D4ABF">
              <w:t>Yes</w:t>
            </w:r>
          </w:p>
        </w:tc>
        <w:tc>
          <w:tcPr>
            <w:tcW w:w="1627" w:type="dxa"/>
          </w:tcPr>
          <w:p w14:paraId="72BD6BEC" w14:textId="77777777" w:rsidR="00C74265" w:rsidRPr="003D4ABF" w:rsidRDefault="00C74265" w:rsidP="00525C5F">
            <w:pPr>
              <w:pStyle w:val="TAL"/>
              <w:keepNext w:val="0"/>
            </w:pPr>
            <w:r w:rsidRPr="003D4ABF">
              <w:t>None</w:t>
            </w:r>
          </w:p>
        </w:tc>
      </w:tr>
      <w:tr w:rsidR="00C74265" w:rsidRPr="003D4ABF" w14:paraId="3ED41A51" w14:textId="77777777" w:rsidTr="00525C5F">
        <w:trPr>
          <w:cantSplit/>
        </w:trPr>
        <w:tc>
          <w:tcPr>
            <w:tcW w:w="1980" w:type="dxa"/>
          </w:tcPr>
          <w:p w14:paraId="697FE097" w14:textId="77777777" w:rsidR="00C74265" w:rsidRPr="003D4ABF" w:rsidRDefault="00C74265" w:rsidP="00525C5F">
            <w:pPr>
              <w:pStyle w:val="TAL"/>
              <w:keepNext w:val="0"/>
              <w:rPr>
                <w:szCs w:val="18"/>
              </w:rPr>
            </w:pPr>
            <w:r w:rsidRPr="003D4ABF">
              <w:rPr>
                <w:szCs w:val="18"/>
              </w:rPr>
              <w:t>Redirect Destination</w:t>
            </w:r>
          </w:p>
        </w:tc>
        <w:tc>
          <w:tcPr>
            <w:tcW w:w="2912" w:type="dxa"/>
          </w:tcPr>
          <w:p w14:paraId="69D7EFE6" w14:textId="77777777" w:rsidR="00C74265" w:rsidRPr="003D4ABF" w:rsidRDefault="00C74265" w:rsidP="00525C5F">
            <w:pPr>
              <w:pStyle w:val="TAL"/>
              <w:keepNext w:val="0"/>
              <w:rPr>
                <w:szCs w:val="18"/>
              </w:rPr>
            </w:pPr>
            <w:r w:rsidRPr="003D4ABF">
              <w:rPr>
                <w:szCs w:val="18"/>
              </w:rPr>
              <w:t>Controlled Address to which the service data flow is redirected when redirect is enabled</w:t>
            </w:r>
          </w:p>
        </w:tc>
        <w:tc>
          <w:tcPr>
            <w:tcW w:w="1364" w:type="dxa"/>
          </w:tcPr>
          <w:p w14:paraId="1C1B2BBD" w14:textId="77777777" w:rsidR="00C74265" w:rsidRPr="003D4ABF" w:rsidRDefault="00C74265" w:rsidP="00525C5F">
            <w:pPr>
              <w:pStyle w:val="TAL"/>
              <w:keepNext w:val="0"/>
              <w:rPr>
                <w:szCs w:val="18"/>
              </w:rPr>
            </w:pPr>
            <w:r w:rsidRPr="003D4ABF">
              <w:rPr>
                <w:szCs w:val="18"/>
              </w:rPr>
              <w:t>Conditional</w:t>
            </w:r>
          </w:p>
          <w:p w14:paraId="5969BBB0" w14:textId="77777777" w:rsidR="00C74265" w:rsidRPr="003D4ABF" w:rsidRDefault="00C74265" w:rsidP="00525C5F">
            <w:pPr>
              <w:pStyle w:val="TAL"/>
              <w:keepNext w:val="0"/>
              <w:rPr>
                <w:szCs w:val="18"/>
              </w:rPr>
            </w:pPr>
            <w:r w:rsidRPr="003D4ABF">
              <w:rPr>
                <w:szCs w:val="18"/>
              </w:rPr>
              <w:t>(NOTE 9)</w:t>
            </w:r>
          </w:p>
        </w:tc>
        <w:tc>
          <w:tcPr>
            <w:tcW w:w="1748" w:type="dxa"/>
          </w:tcPr>
          <w:p w14:paraId="48523A76" w14:textId="77777777" w:rsidR="00C74265" w:rsidRPr="003D4ABF" w:rsidRDefault="00C74265" w:rsidP="00525C5F">
            <w:pPr>
              <w:pStyle w:val="TAL"/>
              <w:keepNext w:val="0"/>
            </w:pPr>
            <w:r w:rsidRPr="003D4ABF">
              <w:t>Yes</w:t>
            </w:r>
          </w:p>
        </w:tc>
        <w:tc>
          <w:tcPr>
            <w:tcW w:w="1627" w:type="dxa"/>
          </w:tcPr>
          <w:p w14:paraId="15998D72" w14:textId="77777777" w:rsidR="00C74265" w:rsidRPr="003D4ABF" w:rsidRDefault="00C74265" w:rsidP="00525C5F">
            <w:pPr>
              <w:pStyle w:val="TAL"/>
              <w:keepNext w:val="0"/>
            </w:pPr>
            <w:r w:rsidRPr="003D4ABF">
              <w:t>None</w:t>
            </w:r>
          </w:p>
        </w:tc>
      </w:tr>
      <w:tr w:rsidR="00C74265" w:rsidRPr="003D4ABF" w14:paraId="547DFDA5" w14:textId="77777777" w:rsidTr="00525C5F">
        <w:trPr>
          <w:cantSplit/>
        </w:trPr>
        <w:tc>
          <w:tcPr>
            <w:tcW w:w="1980" w:type="dxa"/>
          </w:tcPr>
          <w:p w14:paraId="6A026F56" w14:textId="77777777" w:rsidR="00C74265" w:rsidRPr="003D4ABF" w:rsidRDefault="00C74265" w:rsidP="00525C5F">
            <w:pPr>
              <w:pStyle w:val="TAL"/>
              <w:keepNext w:val="0"/>
              <w:rPr>
                <w:szCs w:val="18"/>
              </w:rPr>
            </w:pPr>
            <w:r w:rsidRPr="003D4ABF">
              <w:rPr>
                <w:szCs w:val="18"/>
              </w:rPr>
              <w:t>ARP</w:t>
            </w:r>
          </w:p>
        </w:tc>
        <w:tc>
          <w:tcPr>
            <w:tcW w:w="2912" w:type="dxa"/>
          </w:tcPr>
          <w:p w14:paraId="7A76353E" w14:textId="77777777" w:rsidR="00C74265" w:rsidRPr="003D4ABF" w:rsidRDefault="00C74265" w:rsidP="00525C5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3E58728" w14:textId="77777777" w:rsidR="00C74265" w:rsidRPr="003D4ABF" w:rsidRDefault="00C74265" w:rsidP="00525C5F">
            <w:pPr>
              <w:pStyle w:val="TAL"/>
              <w:keepNext w:val="0"/>
              <w:rPr>
                <w:szCs w:val="18"/>
              </w:rPr>
            </w:pPr>
            <w:r w:rsidRPr="003D4ABF">
              <w:rPr>
                <w:szCs w:val="18"/>
              </w:rPr>
              <w:t>Conditional</w:t>
            </w:r>
            <w:r w:rsidRPr="003D4ABF">
              <w:rPr>
                <w:szCs w:val="18"/>
              </w:rPr>
              <w:br/>
              <w:t>(NOTE 10)</w:t>
            </w:r>
          </w:p>
        </w:tc>
        <w:tc>
          <w:tcPr>
            <w:tcW w:w="1748" w:type="dxa"/>
          </w:tcPr>
          <w:p w14:paraId="377ED848" w14:textId="77777777" w:rsidR="00C74265" w:rsidRPr="003D4ABF" w:rsidRDefault="00C74265" w:rsidP="00525C5F">
            <w:pPr>
              <w:pStyle w:val="TAL"/>
              <w:keepNext w:val="0"/>
            </w:pPr>
            <w:r w:rsidRPr="003D4ABF">
              <w:t>Yes</w:t>
            </w:r>
          </w:p>
        </w:tc>
        <w:tc>
          <w:tcPr>
            <w:tcW w:w="1627" w:type="dxa"/>
          </w:tcPr>
          <w:p w14:paraId="183C1854" w14:textId="77777777" w:rsidR="00C74265" w:rsidRPr="003D4ABF" w:rsidRDefault="00C74265" w:rsidP="00525C5F">
            <w:pPr>
              <w:pStyle w:val="TAL"/>
              <w:keepNext w:val="0"/>
            </w:pPr>
            <w:r w:rsidRPr="003D4ABF">
              <w:t>None</w:t>
            </w:r>
          </w:p>
        </w:tc>
      </w:tr>
      <w:tr w:rsidR="00C74265" w:rsidRPr="003D4ABF" w14:paraId="7B3BFF3E" w14:textId="77777777" w:rsidTr="00525C5F">
        <w:trPr>
          <w:cantSplit/>
        </w:trPr>
        <w:tc>
          <w:tcPr>
            <w:tcW w:w="1980" w:type="dxa"/>
          </w:tcPr>
          <w:p w14:paraId="00788673" w14:textId="77777777" w:rsidR="00C74265" w:rsidRPr="003D4ABF" w:rsidRDefault="00C74265" w:rsidP="00525C5F">
            <w:pPr>
              <w:pStyle w:val="TAL"/>
              <w:keepNext w:val="0"/>
              <w:rPr>
                <w:szCs w:val="18"/>
              </w:rPr>
            </w:pPr>
            <w:r w:rsidRPr="003D4ABF">
              <w:t>Bind to QoS Flow associated with the default QoS rule</w:t>
            </w:r>
          </w:p>
        </w:tc>
        <w:tc>
          <w:tcPr>
            <w:tcW w:w="2912" w:type="dxa"/>
          </w:tcPr>
          <w:p w14:paraId="2ACAA5A6" w14:textId="77777777" w:rsidR="00C74265" w:rsidRPr="003D4ABF" w:rsidRDefault="00C74265" w:rsidP="00525C5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B4189CD" w14:textId="77777777" w:rsidR="00C74265" w:rsidRPr="003D4ABF" w:rsidRDefault="00C74265" w:rsidP="00525C5F">
            <w:pPr>
              <w:pStyle w:val="TAL"/>
              <w:keepNext w:val="0"/>
              <w:rPr>
                <w:szCs w:val="18"/>
              </w:rPr>
            </w:pPr>
          </w:p>
        </w:tc>
        <w:tc>
          <w:tcPr>
            <w:tcW w:w="1748" w:type="dxa"/>
          </w:tcPr>
          <w:p w14:paraId="5C50612A" w14:textId="77777777" w:rsidR="00C74265" w:rsidRPr="003D4ABF" w:rsidRDefault="00C74265" w:rsidP="00525C5F">
            <w:pPr>
              <w:pStyle w:val="TAL"/>
              <w:keepNext w:val="0"/>
            </w:pPr>
            <w:r w:rsidRPr="003D4ABF">
              <w:t>Yes</w:t>
            </w:r>
          </w:p>
        </w:tc>
        <w:tc>
          <w:tcPr>
            <w:tcW w:w="1627" w:type="dxa"/>
          </w:tcPr>
          <w:p w14:paraId="12AC68C5" w14:textId="77777777" w:rsidR="00C74265" w:rsidRPr="003D4ABF" w:rsidRDefault="00C74265" w:rsidP="00525C5F">
            <w:pPr>
              <w:pStyle w:val="TAL"/>
              <w:keepNext w:val="0"/>
            </w:pPr>
            <w:r w:rsidRPr="003D4ABF">
              <w:t xml:space="preserve">Modified (corresponds to bind to the default bearer in TS 23.203 [4]) </w:t>
            </w:r>
          </w:p>
        </w:tc>
      </w:tr>
      <w:tr w:rsidR="00C74265" w:rsidRPr="003D4ABF" w14:paraId="4A02F7F7" w14:textId="77777777" w:rsidTr="00525C5F">
        <w:trPr>
          <w:cantSplit/>
        </w:trPr>
        <w:tc>
          <w:tcPr>
            <w:tcW w:w="1980" w:type="dxa"/>
          </w:tcPr>
          <w:p w14:paraId="47BBD7C6" w14:textId="77777777" w:rsidR="00C74265" w:rsidRPr="003D4ABF" w:rsidRDefault="00C74265" w:rsidP="00525C5F">
            <w:pPr>
              <w:pStyle w:val="TAL"/>
              <w:keepNext w:val="0"/>
            </w:pPr>
            <w:r w:rsidRPr="003D4ABF">
              <w:t>Bind to QoS Flow associated with the default QoS rule and apply PCC rule parameters</w:t>
            </w:r>
          </w:p>
        </w:tc>
        <w:tc>
          <w:tcPr>
            <w:tcW w:w="2912" w:type="dxa"/>
          </w:tcPr>
          <w:p w14:paraId="0C51904A" w14:textId="77777777" w:rsidR="00C74265" w:rsidRPr="003D4ABF" w:rsidRDefault="00C74265" w:rsidP="00525C5F">
            <w:pPr>
              <w:pStyle w:val="TAL"/>
              <w:keepNext w:val="0"/>
            </w:pPr>
            <w:r w:rsidRPr="003D4ABF">
              <w:t>Indicates that the dynamic PCC rule shall always have its binding with the QoS Flow associated with the default QoS rule.</w:t>
            </w:r>
          </w:p>
          <w:p w14:paraId="301913B1" w14:textId="77777777" w:rsidR="00C74265" w:rsidRPr="003D4ABF" w:rsidRDefault="00C74265" w:rsidP="00525C5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D15389A" w14:textId="77777777" w:rsidR="00C74265" w:rsidRPr="003D4ABF" w:rsidRDefault="00C74265" w:rsidP="00525C5F">
            <w:pPr>
              <w:pStyle w:val="TAL"/>
              <w:keepNext w:val="0"/>
              <w:rPr>
                <w:szCs w:val="18"/>
              </w:rPr>
            </w:pPr>
            <w:r w:rsidRPr="003D4ABF">
              <w:rPr>
                <w:szCs w:val="18"/>
              </w:rPr>
              <w:t>Conditional</w:t>
            </w:r>
            <w:r w:rsidRPr="003D4ABF">
              <w:rPr>
                <w:szCs w:val="18"/>
              </w:rPr>
              <w:br/>
              <w:t>(NOTE 17)</w:t>
            </w:r>
          </w:p>
        </w:tc>
        <w:tc>
          <w:tcPr>
            <w:tcW w:w="1748" w:type="dxa"/>
          </w:tcPr>
          <w:p w14:paraId="42295AD7" w14:textId="77777777" w:rsidR="00C74265" w:rsidRPr="003D4ABF" w:rsidRDefault="00C74265" w:rsidP="00525C5F">
            <w:pPr>
              <w:pStyle w:val="TAL"/>
              <w:keepNext w:val="0"/>
            </w:pPr>
            <w:r w:rsidRPr="003D4ABF">
              <w:t>Yes</w:t>
            </w:r>
          </w:p>
        </w:tc>
        <w:tc>
          <w:tcPr>
            <w:tcW w:w="1627" w:type="dxa"/>
          </w:tcPr>
          <w:p w14:paraId="478EBD5A" w14:textId="77777777" w:rsidR="00C74265" w:rsidRPr="003D4ABF" w:rsidRDefault="00C74265" w:rsidP="00525C5F">
            <w:pPr>
              <w:pStyle w:val="TAL"/>
              <w:keepNext w:val="0"/>
            </w:pPr>
            <w:r w:rsidRPr="003D4ABF">
              <w:t>Added</w:t>
            </w:r>
          </w:p>
        </w:tc>
      </w:tr>
      <w:tr w:rsidR="00C74265" w:rsidRPr="003D4ABF" w14:paraId="2300E6EB" w14:textId="77777777" w:rsidTr="00525C5F">
        <w:trPr>
          <w:cantSplit/>
        </w:trPr>
        <w:tc>
          <w:tcPr>
            <w:tcW w:w="1980" w:type="dxa"/>
          </w:tcPr>
          <w:p w14:paraId="6EEFA980" w14:textId="77777777" w:rsidR="00C74265" w:rsidRPr="003D4ABF" w:rsidRDefault="00C74265" w:rsidP="00525C5F">
            <w:pPr>
              <w:pStyle w:val="TAL"/>
              <w:keepNext w:val="0"/>
              <w:rPr>
                <w:b/>
                <w:szCs w:val="18"/>
              </w:rPr>
            </w:pPr>
            <w:r w:rsidRPr="003D4ABF">
              <w:rPr>
                <w:szCs w:val="18"/>
              </w:rPr>
              <w:t>PS to CS session continuity</w:t>
            </w:r>
          </w:p>
        </w:tc>
        <w:tc>
          <w:tcPr>
            <w:tcW w:w="2912" w:type="dxa"/>
          </w:tcPr>
          <w:p w14:paraId="7B468D7B" w14:textId="77777777" w:rsidR="00C74265" w:rsidRPr="003D4ABF" w:rsidRDefault="00C74265" w:rsidP="00525C5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5CAE9CCC" w14:textId="77777777" w:rsidR="00C74265" w:rsidRPr="003D4ABF" w:rsidRDefault="00C74265" w:rsidP="00525C5F">
            <w:pPr>
              <w:pStyle w:val="TAL"/>
              <w:keepNext w:val="0"/>
              <w:rPr>
                <w:szCs w:val="18"/>
              </w:rPr>
            </w:pPr>
          </w:p>
        </w:tc>
        <w:tc>
          <w:tcPr>
            <w:tcW w:w="1748" w:type="dxa"/>
          </w:tcPr>
          <w:p w14:paraId="31C2145A" w14:textId="77777777" w:rsidR="00C74265" w:rsidRPr="003D4ABF" w:rsidRDefault="00C74265" w:rsidP="00525C5F">
            <w:pPr>
              <w:pStyle w:val="TAL"/>
              <w:keepNext w:val="0"/>
            </w:pPr>
          </w:p>
        </w:tc>
        <w:tc>
          <w:tcPr>
            <w:tcW w:w="1627" w:type="dxa"/>
          </w:tcPr>
          <w:p w14:paraId="7D939D27" w14:textId="77777777" w:rsidR="00C74265" w:rsidRPr="003D4ABF" w:rsidRDefault="00C74265" w:rsidP="00525C5F">
            <w:pPr>
              <w:pStyle w:val="TAL"/>
              <w:keepNext w:val="0"/>
            </w:pPr>
            <w:r w:rsidRPr="003D4ABF">
              <w:t>Removed</w:t>
            </w:r>
          </w:p>
        </w:tc>
      </w:tr>
      <w:tr w:rsidR="00C74265" w:rsidRPr="003D4ABF" w14:paraId="74C708DB" w14:textId="77777777" w:rsidTr="00525C5F">
        <w:trPr>
          <w:cantSplit/>
        </w:trPr>
        <w:tc>
          <w:tcPr>
            <w:tcW w:w="1980" w:type="dxa"/>
          </w:tcPr>
          <w:p w14:paraId="74A781AF" w14:textId="77777777" w:rsidR="00C74265" w:rsidRPr="003D4ABF" w:rsidRDefault="00C74265" w:rsidP="00525C5F">
            <w:pPr>
              <w:pStyle w:val="TAL"/>
              <w:keepNext w:val="0"/>
              <w:rPr>
                <w:szCs w:val="18"/>
              </w:rPr>
            </w:pPr>
            <w:r w:rsidRPr="003D4ABF">
              <w:rPr>
                <w:szCs w:val="18"/>
                <w:lang w:eastAsia="zh-CN"/>
              </w:rPr>
              <w:t>Priority Level</w:t>
            </w:r>
          </w:p>
        </w:tc>
        <w:tc>
          <w:tcPr>
            <w:tcW w:w="2912" w:type="dxa"/>
          </w:tcPr>
          <w:p w14:paraId="59271F3E" w14:textId="77777777" w:rsidR="00C74265" w:rsidRPr="003D4ABF" w:rsidRDefault="00C74265" w:rsidP="00525C5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CE6735A" w14:textId="77777777" w:rsidR="00C74265" w:rsidRPr="003D4ABF" w:rsidRDefault="00C74265" w:rsidP="00525C5F">
            <w:pPr>
              <w:pStyle w:val="TAL"/>
              <w:keepNext w:val="0"/>
              <w:rPr>
                <w:szCs w:val="18"/>
              </w:rPr>
            </w:pPr>
          </w:p>
        </w:tc>
        <w:tc>
          <w:tcPr>
            <w:tcW w:w="1748" w:type="dxa"/>
          </w:tcPr>
          <w:p w14:paraId="3FE417C4" w14:textId="77777777" w:rsidR="00C74265" w:rsidRPr="003D4ABF" w:rsidRDefault="00C74265" w:rsidP="00525C5F">
            <w:pPr>
              <w:pStyle w:val="TAL"/>
              <w:keepNext w:val="0"/>
            </w:pPr>
            <w:r w:rsidRPr="003D4ABF">
              <w:rPr>
                <w:lang w:eastAsia="zh-CN"/>
              </w:rPr>
              <w:t>Yes</w:t>
            </w:r>
          </w:p>
        </w:tc>
        <w:tc>
          <w:tcPr>
            <w:tcW w:w="1627" w:type="dxa"/>
          </w:tcPr>
          <w:p w14:paraId="2C708C67" w14:textId="77777777" w:rsidR="00C74265" w:rsidRPr="003D4ABF" w:rsidRDefault="00C74265" w:rsidP="00525C5F">
            <w:pPr>
              <w:pStyle w:val="TAL"/>
              <w:keepNext w:val="0"/>
            </w:pPr>
            <w:r w:rsidRPr="003D4ABF">
              <w:rPr>
                <w:lang w:eastAsia="zh-CN"/>
              </w:rPr>
              <w:t>Added</w:t>
            </w:r>
          </w:p>
        </w:tc>
      </w:tr>
      <w:tr w:rsidR="00C74265" w:rsidRPr="003D4ABF" w14:paraId="23BDA886" w14:textId="77777777" w:rsidTr="00525C5F">
        <w:trPr>
          <w:cantSplit/>
        </w:trPr>
        <w:tc>
          <w:tcPr>
            <w:tcW w:w="1980" w:type="dxa"/>
          </w:tcPr>
          <w:p w14:paraId="12ABB7AA" w14:textId="77777777" w:rsidR="00C74265" w:rsidRPr="003D4ABF" w:rsidRDefault="00C74265" w:rsidP="00525C5F">
            <w:pPr>
              <w:pStyle w:val="TAL"/>
              <w:keepNext w:val="0"/>
              <w:rPr>
                <w:szCs w:val="18"/>
              </w:rPr>
            </w:pPr>
            <w:r w:rsidRPr="003D4ABF">
              <w:rPr>
                <w:szCs w:val="18"/>
                <w:lang w:eastAsia="zh-CN"/>
              </w:rPr>
              <w:t xml:space="preserve">Averaging Window </w:t>
            </w:r>
          </w:p>
        </w:tc>
        <w:tc>
          <w:tcPr>
            <w:tcW w:w="2912" w:type="dxa"/>
          </w:tcPr>
          <w:p w14:paraId="60B1C335" w14:textId="77777777" w:rsidR="00C74265" w:rsidRPr="003D4ABF" w:rsidRDefault="00C74265" w:rsidP="00525C5F">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E9AA8EA" w14:textId="77777777" w:rsidR="00C74265" w:rsidRPr="003D4ABF" w:rsidRDefault="00C74265" w:rsidP="00525C5F">
            <w:pPr>
              <w:pStyle w:val="TAL"/>
              <w:keepNext w:val="0"/>
              <w:rPr>
                <w:szCs w:val="18"/>
              </w:rPr>
            </w:pPr>
          </w:p>
        </w:tc>
        <w:tc>
          <w:tcPr>
            <w:tcW w:w="1748" w:type="dxa"/>
          </w:tcPr>
          <w:p w14:paraId="2E4ED8A0" w14:textId="77777777" w:rsidR="00C74265" w:rsidRPr="003D4ABF" w:rsidRDefault="00C74265" w:rsidP="00525C5F">
            <w:pPr>
              <w:pStyle w:val="TAL"/>
              <w:keepNext w:val="0"/>
            </w:pPr>
            <w:r w:rsidRPr="003D4ABF">
              <w:rPr>
                <w:lang w:eastAsia="zh-CN"/>
              </w:rPr>
              <w:t>Yes</w:t>
            </w:r>
          </w:p>
        </w:tc>
        <w:tc>
          <w:tcPr>
            <w:tcW w:w="1627" w:type="dxa"/>
          </w:tcPr>
          <w:p w14:paraId="21D92DC5" w14:textId="77777777" w:rsidR="00C74265" w:rsidRPr="003D4ABF" w:rsidRDefault="00C74265" w:rsidP="00525C5F">
            <w:pPr>
              <w:pStyle w:val="TAL"/>
              <w:keepNext w:val="0"/>
            </w:pPr>
            <w:r w:rsidRPr="003D4ABF">
              <w:rPr>
                <w:lang w:eastAsia="zh-CN"/>
              </w:rPr>
              <w:t>Added</w:t>
            </w:r>
          </w:p>
        </w:tc>
      </w:tr>
      <w:tr w:rsidR="00C74265" w:rsidRPr="003D4ABF" w14:paraId="100769A9" w14:textId="77777777" w:rsidTr="00525C5F">
        <w:trPr>
          <w:cantSplit/>
        </w:trPr>
        <w:tc>
          <w:tcPr>
            <w:tcW w:w="1980" w:type="dxa"/>
          </w:tcPr>
          <w:p w14:paraId="3DF6DADF" w14:textId="77777777" w:rsidR="00C74265" w:rsidRPr="003D4ABF" w:rsidRDefault="00C74265" w:rsidP="00525C5F">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42376DB6" w14:textId="77777777" w:rsidR="00C74265" w:rsidRPr="003D4ABF" w:rsidRDefault="00C74265" w:rsidP="00525C5F">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6378AAA5" w14:textId="77777777" w:rsidR="00C74265" w:rsidRPr="003D4ABF" w:rsidRDefault="00C74265" w:rsidP="00525C5F">
            <w:pPr>
              <w:pStyle w:val="TAL"/>
              <w:keepNext w:val="0"/>
              <w:rPr>
                <w:szCs w:val="18"/>
              </w:rPr>
            </w:pPr>
          </w:p>
        </w:tc>
        <w:tc>
          <w:tcPr>
            <w:tcW w:w="1748" w:type="dxa"/>
          </w:tcPr>
          <w:p w14:paraId="27375961" w14:textId="77777777" w:rsidR="00C74265" w:rsidRPr="003D4ABF" w:rsidRDefault="00C74265" w:rsidP="00525C5F">
            <w:pPr>
              <w:pStyle w:val="TAL"/>
              <w:keepNext w:val="0"/>
            </w:pPr>
            <w:r w:rsidRPr="003D4ABF">
              <w:rPr>
                <w:lang w:eastAsia="zh-CN"/>
              </w:rPr>
              <w:t>Yes</w:t>
            </w:r>
          </w:p>
        </w:tc>
        <w:tc>
          <w:tcPr>
            <w:tcW w:w="1627" w:type="dxa"/>
          </w:tcPr>
          <w:p w14:paraId="116CA520" w14:textId="77777777" w:rsidR="00C74265" w:rsidRPr="003D4ABF" w:rsidRDefault="00C74265" w:rsidP="00525C5F">
            <w:pPr>
              <w:pStyle w:val="TAL"/>
              <w:keepNext w:val="0"/>
            </w:pPr>
            <w:r w:rsidRPr="003D4ABF">
              <w:rPr>
                <w:lang w:eastAsia="zh-CN"/>
              </w:rPr>
              <w:t>Added</w:t>
            </w:r>
          </w:p>
        </w:tc>
      </w:tr>
      <w:tr w:rsidR="00C74265" w:rsidRPr="003D4ABF" w14:paraId="34542A75" w14:textId="77777777" w:rsidTr="00525C5F">
        <w:trPr>
          <w:cantSplit/>
        </w:trPr>
        <w:tc>
          <w:tcPr>
            <w:tcW w:w="1980" w:type="dxa"/>
          </w:tcPr>
          <w:p w14:paraId="076D323E" w14:textId="77777777" w:rsidR="00C74265" w:rsidRPr="003D4ABF" w:rsidRDefault="00C74265" w:rsidP="00525C5F">
            <w:pPr>
              <w:pStyle w:val="TAL"/>
              <w:keepNext w:val="0"/>
              <w:rPr>
                <w:szCs w:val="18"/>
              </w:rPr>
            </w:pPr>
            <w:r w:rsidRPr="003D4ABF">
              <w:rPr>
                <w:szCs w:val="18"/>
              </w:rPr>
              <w:lastRenderedPageBreak/>
              <w:t>Disable UE notifications at changes related to Alternative QoS Profiles</w:t>
            </w:r>
          </w:p>
        </w:tc>
        <w:tc>
          <w:tcPr>
            <w:tcW w:w="2912" w:type="dxa"/>
          </w:tcPr>
          <w:p w14:paraId="032D30B2" w14:textId="77777777" w:rsidR="00C74265" w:rsidRPr="003D4ABF" w:rsidRDefault="00C74265" w:rsidP="00525C5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7B1CAAB" w14:textId="77777777" w:rsidR="00C74265" w:rsidRPr="003D4ABF" w:rsidRDefault="00C74265" w:rsidP="00525C5F">
            <w:pPr>
              <w:pStyle w:val="TAL"/>
              <w:keepNext w:val="0"/>
              <w:rPr>
                <w:szCs w:val="18"/>
              </w:rPr>
            </w:pPr>
            <w:r w:rsidRPr="003D4ABF">
              <w:rPr>
                <w:szCs w:val="18"/>
              </w:rPr>
              <w:t>Conditional</w:t>
            </w:r>
          </w:p>
          <w:p w14:paraId="7AB8F031" w14:textId="77777777" w:rsidR="00C74265" w:rsidRPr="003D4ABF" w:rsidRDefault="00C74265" w:rsidP="00525C5F">
            <w:pPr>
              <w:pStyle w:val="TAL"/>
              <w:keepNext w:val="0"/>
              <w:rPr>
                <w:szCs w:val="18"/>
              </w:rPr>
            </w:pPr>
            <w:r w:rsidRPr="003D4ABF">
              <w:rPr>
                <w:szCs w:val="18"/>
              </w:rPr>
              <w:t>(NOTE 25)</w:t>
            </w:r>
          </w:p>
        </w:tc>
        <w:tc>
          <w:tcPr>
            <w:tcW w:w="1748" w:type="dxa"/>
          </w:tcPr>
          <w:p w14:paraId="23E37220" w14:textId="77777777" w:rsidR="00C74265" w:rsidRPr="003D4ABF" w:rsidRDefault="00C74265" w:rsidP="00525C5F">
            <w:pPr>
              <w:pStyle w:val="TAL"/>
              <w:keepNext w:val="0"/>
            </w:pPr>
            <w:r w:rsidRPr="003D4ABF">
              <w:rPr>
                <w:lang w:eastAsia="zh-CN"/>
              </w:rPr>
              <w:t>Yes</w:t>
            </w:r>
          </w:p>
        </w:tc>
        <w:tc>
          <w:tcPr>
            <w:tcW w:w="1627" w:type="dxa"/>
          </w:tcPr>
          <w:p w14:paraId="679E05DF" w14:textId="77777777" w:rsidR="00C74265" w:rsidRPr="003D4ABF" w:rsidRDefault="00C74265" w:rsidP="00525C5F">
            <w:pPr>
              <w:pStyle w:val="TAL"/>
              <w:keepNext w:val="0"/>
            </w:pPr>
            <w:r w:rsidRPr="003D4ABF">
              <w:rPr>
                <w:lang w:eastAsia="zh-CN"/>
              </w:rPr>
              <w:t>Added</w:t>
            </w:r>
          </w:p>
        </w:tc>
      </w:tr>
      <w:tr w:rsidR="00C74265" w:rsidRPr="003D4ABF" w14:paraId="6356B502" w14:textId="77777777" w:rsidTr="00525C5F">
        <w:trPr>
          <w:cantSplit/>
        </w:trPr>
        <w:tc>
          <w:tcPr>
            <w:tcW w:w="1980" w:type="dxa"/>
          </w:tcPr>
          <w:p w14:paraId="1BED9A4E" w14:textId="77777777" w:rsidR="00C74265" w:rsidRPr="003D4ABF" w:rsidRDefault="00C74265" w:rsidP="00525C5F">
            <w:pPr>
              <w:pStyle w:val="TAL"/>
              <w:keepNext w:val="0"/>
              <w:rPr>
                <w:szCs w:val="18"/>
              </w:rPr>
            </w:pPr>
            <w:r>
              <w:rPr>
                <w:szCs w:val="18"/>
              </w:rPr>
              <w:t>Precedence for TFT packet filter allocation</w:t>
            </w:r>
          </w:p>
        </w:tc>
        <w:tc>
          <w:tcPr>
            <w:tcW w:w="2912" w:type="dxa"/>
          </w:tcPr>
          <w:p w14:paraId="054566F9" w14:textId="77777777" w:rsidR="00C74265" w:rsidRPr="003D4ABF" w:rsidRDefault="00C74265" w:rsidP="00525C5F">
            <w:pPr>
              <w:pStyle w:val="TAL"/>
              <w:keepNext w:val="0"/>
              <w:rPr>
                <w:szCs w:val="18"/>
              </w:rPr>
            </w:pPr>
            <w:r>
              <w:rPr>
                <w:szCs w:val="18"/>
              </w:rPr>
              <w:t>Determines the order of TFT packet filter allocation for PCC rules</w:t>
            </w:r>
          </w:p>
        </w:tc>
        <w:tc>
          <w:tcPr>
            <w:tcW w:w="1364" w:type="dxa"/>
          </w:tcPr>
          <w:p w14:paraId="528C209E" w14:textId="77777777" w:rsidR="00C74265" w:rsidRPr="003D4ABF" w:rsidRDefault="00C74265" w:rsidP="00525C5F">
            <w:pPr>
              <w:pStyle w:val="TAL"/>
              <w:keepNext w:val="0"/>
              <w:rPr>
                <w:szCs w:val="18"/>
              </w:rPr>
            </w:pPr>
            <w:r>
              <w:rPr>
                <w:szCs w:val="18"/>
              </w:rPr>
              <w:t>Conditional (NOTE 28)</w:t>
            </w:r>
          </w:p>
        </w:tc>
        <w:tc>
          <w:tcPr>
            <w:tcW w:w="1748" w:type="dxa"/>
          </w:tcPr>
          <w:p w14:paraId="64CC3625" w14:textId="77777777" w:rsidR="00C74265" w:rsidRPr="003D4ABF" w:rsidRDefault="00C74265" w:rsidP="00525C5F">
            <w:pPr>
              <w:pStyle w:val="TAL"/>
              <w:keepNext w:val="0"/>
            </w:pPr>
            <w:r w:rsidRPr="003D4ABF">
              <w:rPr>
                <w:lang w:eastAsia="zh-CN"/>
              </w:rPr>
              <w:t>Yes</w:t>
            </w:r>
          </w:p>
        </w:tc>
        <w:tc>
          <w:tcPr>
            <w:tcW w:w="1627" w:type="dxa"/>
          </w:tcPr>
          <w:p w14:paraId="0946271A" w14:textId="77777777" w:rsidR="00C74265" w:rsidRPr="003D4ABF" w:rsidRDefault="00C74265" w:rsidP="00525C5F">
            <w:pPr>
              <w:pStyle w:val="TAL"/>
              <w:keepNext w:val="0"/>
            </w:pPr>
            <w:r w:rsidRPr="003D4ABF">
              <w:rPr>
                <w:lang w:eastAsia="zh-CN"/>
              </w:rPr>
              <w:t>Added</w:t>
            </w:r>
          </w:p>
        </w:tc>
      </w:tr>
      <w:tr w:rsidR="00C74265" w:rsidRPr="003D4ABF" w14:paraId="32A0F846" w14:textId="77777777" w:rsidTr="00525C5F">
        <w:trPr>
          <w:cantSplit/>
        </w:trPr>
        <w:tc>
          <w:tcPr>
            <w:tcW w:w="1980" w:type="dxa"/>
          </w:tcPr>
          <w:p w14:paraId="106B0025" w14:textId="77777777" w:rsidR="00C74265" w:rsidRDefault="00C74265" w:rsidP="00525C5F">
            <w:pPr>
              <w:pStyle w:val="TAL"/>
              <w:keepNext w:val="0"/>
              <w:rPr>
                <w:szCs w:val="18"/>
              </w:rPr>
            </w:pPr>
            <w:r>
              <w:rPr>
                <w:szCs w:val="18"/>
              </w:rPr>
              <w:t>ECN marking for L4S</w:t>
            </w:r>
          </w:p>
          <w:p w14:paraId="73F14CED" w14:textId="77777777" w:rsidR="00C74265" w:rsidRPr="003D4ABF" w:rsidRDefault="00C74265" w:rsidP="00525C5F">
            <w:pPr>
              <w:pStyle w:val="TAL"/>
              <w:keepNext w:val="0"/>
              <w:rPr>
                <w:szCs w:val="18"/>
              </w:rPr>
            </w:pPr>
            <w:r>
              <w:rPr>
                <w:szCs w:val="18"/>
              </w:rPr>
              <w:t>(NOTE 32)</w:t>
            </w:r>
          </w:p>
        </w:tc>
        <w:tc>
          <w:tcPr>
            <w:tcW w:w="2912" w:type="dxa"/>
          </w:tcPr>
          <w:p w14:paraId="0B2116DD" w14:textId="77777777" w:rsidR="00C74265" w:rsidRPr="003D4ABF" w:rsidRDefault="00C74265" w:rsidP="00525C5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F76CC05" w14:textId="77777777" w:rsidR="00C74265" w:rsidRPr="003D4ABF" w:rsidRDefault="00C74265" w:rsidP="00525C5F">
            <w:pPr>
              <w:pStyle w:val="TAL"/>
              <w:keepNext w:val="0"/>
              <w:rPr>
                <w:szCs w:val="18"/>
              </w:rPr>
            </w:pPr>
            <w:r>
              <w:rPr>
                <w:szCs w:val="18"/>
              </w:rPr>
              <w:t>Conditional</w:t>
            </w:r>
          </w:p>
        </w:tc>
        <w:tc>
          <w:tcPr>
            <w:tcW w:w="1748" w:type="dxa"/>
          </w:tcPr>
          <w:p w14:paraId="5B7D83FA" w14:textId="77777777" w:rsidR="00C74265" w:rsidRPr="003D4ABF" w:rsidRDefault="00C74265" w:rsidP="00525C5F">
            <w:pPr>
              <w:pStyle w:val="TAL"/>
              <w:keepNext w:val="0"/>
            </w:pPr>
            <w:r w:rsidRPr="003D4ABF">
              <w:rPr>
                <w:lang w:eastAsia="zh-CN"/>
              </w:rPr>
              <w:t>Yes</w:t>
            </w:r>
          </w:p>
        </w:tc>
        <w:tc>
          <w:tcPr>
            <w:tcW w:w="1627" w:type="dxa"/>
          </w:tcPr>
          <w:p w14:paraId="793CF571" w14:textId="77777777" w:rsidR="00C74265" w:rsidRPr="003D4ABF" w:rsidRDefault="00C74265" w:rsidP="00525C5F">
            <w:pPr>
              <w:pStyle w:val="TAL"/>
              <w:keepNext w:val="0"/>
            </w:pPr>
            <w:r w:rsidRPr="003D4ABF">
              <w:rPr>
                <w:lang w:eastAsia="zh-CN"/>
              </w:rPr>
              <w:t>Added</w:t>
            </w:r>
          </w:p>
        </w:tc>
      </w:tr>
      <w:tr w:rsidR="00C74265" w:rsidRPr="003D4ABF" w14:paraId="00FD24F0" w14:textId="77777777" w:rsidTr="00525C5F">
        <w:trPr>
          <w:cantSplit/>
        </w:trPr>
        <w:tc>
          <w:tcPr>
            <w:tcW w:w="1980" w:type="dxa"/>
          </w:tcPr>
          <w:p w14:paraId="64615198" w14:textId="77777777" w:rsidR="00C74265" w:rsidRPr="003D4ABF" w:rsidRDefault="00C74265" w:rsidP="00525C5F">
            <w:pPr>
              <w:pStyle w:val="TAL"/>
              <w:keepNext w:val="0"/>
              <w:rPr>
                <w:b/>
                <w:szCs w:val="18"/>
              </w:rPr>
            </w:pPr>
            <w:r w:rsidRPr="003D4ABF">
              <w:rPr>
                <w:b/>
                <w:szCs w:val="18"/>
              </w:rPr>
              <w:t>Access Network Information Reporting</w:t>
            </w:r>
          </w:p>
        </w:tc>
        <w:tc>
          <w:tcPr>
            <w:tcW w:w="2912" w:type="dxa"/>
          </w:tcPr>
          <w:p w14:paraId="04842EF5" w14:textId="77777777" w:rsidR="00C74265" w:rsidRPr="003D4ABF" w:rsidRDefault="00C74265" w:rsidP="00525C5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E0A0E58" w14:textId="77777777" w:rsidR="00C74265" w:rsidRPr="003D4ABF" w:rsidRDefault="00C74265" w:rsidP="00525C5F">
            <w:pPr>
              <w:pStyle w:val="TAL"/>
              <w:keepNext w:val="0"/>
              <w:rPr>
                <w:szCs w:val="18"/>
              </w:rPr>
            </w:pPr>
          </w:p>
        </w:tc>
        <w:tc>
          <w:tcPr>
            <w:tcW w:w="1748" w:type="dxa"/>
          </w:tcPr>
          <w:p w14:paraId="42D53FA7" w14:textId="77777777" w:rsidR="00C74265" w:rsidRPr="003D4ABF" w:rsidRDefault="00C74265" w:rsidP="00525C5F">
            <w:pPr>
              <w:pStyle w:val="TAL"/>
              <w:keepNext w:val="0"/>
            </w:pPr>
          </w:p>
        </w:tc>
        <w:tc>
          <w:tcPr>
            <w:tcW w:w="1627" w:type="dxa"/>
          </w:tcPr>
          <w:p w14:paraId="09F7C2E9" w14:textId="77777777" w:rsidR="00C74265" w:rsidRPr="003D4ABF" w:rsidRDefault="00C74265" w:rsidP="00525C5F">
            <w:pPr>
              <w:pStyle w:val="TAL"/>
              <w:keepNext w:val="0"/>
            </w:pPr>
          </w:p>
        </w:tc>
      </w:tr>
      <w:tr w:rsidR="00C74265" w:rsidRPr="003D4ABF" w14:paraId="4C8039C1" w14:textId="77777777" w:rsidTr="00525C5F">
        <w:trPr>
          <w:cantSplit/>
        </w:trPr>
        <w:tc>
          <w:tcPr>
            <w:tcW w:w="1980" w:type="dxa"/>
          </w:tcPr>
          <w:p w14:paraId="0A7EB8D3" w14:textId="77777777" w:rsidR="00C74265" w:rsidRPr="003D4ABF" w:rsidRDefault="00C74265" w:rsidP="00525C5F">
            <w:pPr>
              <w:pStyle w:val="TAL"/>
              <w:keepNext w:val="0"/>
              <w:rPr>
                <w:szCs w:val="18"/>
              </w:rPr>
            </w:pPr>
            <w:r w:rsidRPr="003D4ABF">
              <w:rPr>
                <w:szCs w:val="18"/>
              </w:rPr>
              <w:t>User Location Report</w:t>
            </w:r>
          </w:p>
        </w:tc>
        <w:tc>
          <w:tcPr>
            <w:tcW w:w="2912" w:type="dxa"/>
          </w:tcPr>
          <w:p w14:paraId="3A851B85" w14:textId="77777777" w:rsidR="00C74265" w:rsidRPr="003D4ABF" w:rsidRDefault="00C74265" w:rsidP="00525C5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F7D8A62" w14:textId="77777777" w:rsidR="00C74265" w:rsidRPr="003D4ABF" w:rsidRDefault="00C74265" w:rsidP="00525C5F">
            <w:pPr>
              <w:pStyle w:val="TAL"/>
              <w:keepNext w:val="0"/>
              <w:rPr>
                <w:szCs w:val="18"/>
              </w:rPr>
            </w:pPr>
          </w:p>
        </w:tc>
        <w:tc>
          <w:tcPr>
            <w:tcW w:w="1748" w:type="dxa"/>
          </w:tcPr>
          <w:p w14:paraId="2E32914B" w14:textId="77777777" w:rsidR="00C74265" w:rsidRPr="003D4ABF" w:rsidRDefault="00C74265" w:rsidP="00525C5F">
            <w:pPr>
              <w:pStyle w:val="TAL"/>
              <w:keepNext w:val="0"/>
            </w:pPr>
            <w:r w:rsidRPr="003D4ABF">
              <w:t>Yes</w:t>
            </w:r>
          </w:p>
        </w:tc>
        <w:tc>
          <w:tcPr>
            <w:tcW w:w="1627" w:type="dxa"/>
          </w:tcPr>
          <w:p w14:paraId="64FCACDB" w14:textId="77777777" w:rsidR="00C74265" w:rsidRPr="003D4ABF" w:rsidRDefault="00C74265" w:rsidP="00525C5F">
            <w:pPr>
              <w:pStyle w:val="TAL"/>
              <w:keepNext w:val="0"/>
            </w:pPr>
            <w:r w:rsidRPr="003D4ABF">
              <w:t>None</w:t>
            </w:r>
          </w:p>
        </w:tc>
      </w:tr>
      <w:tr w:rsidR="00C74265" w:rsidRPr="003D4ABF" w14:paraId="4412B158" w14:textId="77777777" w:rsidTr="00525C5F">
        <w:trPr>
          <w:cantSplit/>
        </w:trPr>
        <w:tc>
          <w:tcPr>
            <w:tcW w:w="1980" w:type="dxa"/>
          </w:tcPr>
          <w:p w14:paraId="6E34860A" w14:textId="77777777" w:rsidR="00C74265" w:rsidRPr="003D4ABF" w:rsidRDefault="00C74265" w:rsidP="00525C5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007212B" w14:textId="77777777" w:rsidR="00C74265" w:rsidRPr="003D4ABF" w:rsidRDefault="00C74265" w:rsidP="00525C5F">
            <w:pPr>
              <w:pStyle w:val="TAL"/>
              <w:keepNext w:val="0"/>
              <w:rPr>
                <w:szCs w:val="18"/>
              </w:rPr>
            </w:pPr>
            <w:r w:rsidRPr="003D4ABF">
              <w:rPr>
                <w:szCs w:val="18"/>
              </w:rPr>
              <w:t>The time zone of the UE is to be reported.</w:t>
            </w:r>
          </w:p>
        </w:tc>
        <w:tc>
          <w:tcPr>
            <w:tcW w:w="1364" w:type="dxa"/>
          </w:tcPr>
          <w:p w14:paraId="5C90726B" w14:textId="77777777" w:rsidR="00C74265" w:rsidRPr="003D4ABF" w:rsidRDefault="00C74265" w:rsidP="00525C5F">
            <w:pPr>
              <w:pStyle w:val="TAL"/>
              <w:keepNext w:val="0"/>
              <w:rPr>
                <w:szCs w:val="18"/>
              </w:rPr>
            </w:pPr>
          </w:p>
        </w:tc>
        <w:tc>
          <w:tcPr>
            <w:tcW w:w="1748" w:type="dxa"/>
          </w:tcPr>
          <w:p w14:paraId="2C826031" w14:textId="77777777" w:rsidR="00C74265" w:rsidRPr="003D4ABF" w:rsidRDefault="00C74265" w:rsidP="00525C5F">
            <w:pPr>
              <w:pStyle w:val="TAL"/>
              <w:keepNext w:val="0"/>
            </w:pPr>
            <w:r w:rsidRPr="003D4ABF">
              <w:t>Yes</w:t>
            </w:r>
          </w:p>
        </w:tc>
        <w:tc>
          <w:tcPr>
            <w:tcW w:w="1627" w:type="dxa"/>
          </w:tcPr>
          <w:p w14:paraId="20B1122B" w14:textId="77777777" w:rsidR="00C74265" w:rsidRPr="003D4ABF" w:rsidRDefault="00C74265" w:rsidP="00525C5F">
            <w:pPr>
              <w:pStyle w:val="TAL"/>
              <w:keepNext w:val="0"/>
            </w:pPr>
            <w:r w:rsidRPr="003D4ABF">
              <w:t>None</w:t>
            </w:r>
          </w:p>
        </w:tc>
      </w:tr>
      <w:tr w:rsidR="00C74265" w:rsidRPr="003D4ABF" w14:paraId="5055F652" w14:textId="77777777" w:rsidTr="00525C5F">
        <w:trPr>
          <w:cantSplit/>
        </w:trPr>
        <w:tc>
          <w:tcPr>
            <w:tcW w:w="1980" w:type="dxa"/>
          </w:tcPr>
          <w:p w14:paraId="1C2A5FE0" w14:textId="77777777" w:rsidR="00C74265" w:rsidRPr="003D4ABF" w:rsidRDefault="00C74265" w:rsidP="00525C5F">
            <w:pPr>
              <w:pStyle w:val="TAL"/>
              <w:keepNext w:val="0"/>
              <w:rPr>
                <w:b/>
                <w:szCs w:val="18"/>
              </w:rPr>
            </w:pPr>
            <w:r w:rsidRPr="003D4ABF">
              <w:rPr>
                <w:b/>
                <w:szCs w:val="18"/>
              </w:rPr>
              <w:t>Usage Monitoring Control</w:t>
            </w:r>
          </w:p>
        </w:tc>
        <w:tc>
          <w:tcPr>
            <w:tcW w:w="2912" w:type="dxa"/>
          </w:tcPr>
          <w:p w14:paraId="20ACE53A" w14:textId="77777777" w:rsidR="00C74265" w:rsidRPr="003D4ABF" w:rsidRDefault="00C74265" w:rsidP="00525C5F">
            <w:pPr>
              <w:pStyle w:val="TAL"/>
              <w:keepNext w:val="0"/>
              <w:rPr>
                <w:i/>
                <w:szCs w:val="18"/>
              </w:rPr>
            </w:pPr>
            <w:r w:rsidRPr="003D4ABF">
              <w:rPr>
                <w:i/>
                <w:szCs w:val="18"/>
              </w:rPr>
              <w:t>This part describes identities required for Usage Monitoring Control.</w:t>
            </w:r>
          </w:p>
        </w:tc>
        <w:tc>
          <w:tcPr>
            <w:tcW w:w="1364" w:type="dxa"/>
          </w:tcPr>
          <w:p w14:paraId="23E2952C" w14:textId="77777777" w:rsidR="00C74265" w:rsidRPr="003D4ABF" w:rsidRDefault="00C74265" w:rsidP="00525C5F">
            <w:pPr>
              <w:pStyle w:val="TAL"/>
              <w:keepNext w:val="0"/>
              <w:rPr>
                <w:szCs w:val="18"/>
              </w:rPr>
            </w:pPr>
          </w:p>
        </w:tc>
        <w:tc>
          <w:tcPr>
            <w:tcW w:w="1748" w:type="dxa"/>
          </w:tcPr>
          <w:p w14:paraId="46818E2E" w14:textId="77777777" w:rsidR="00C74265" w:rsidRPr="003D4ABF" w:rsidRDefault="00C74265" w:rsidP="00525C5F">
            <w:pPr>
              <w:pStyle w:val="TAL"/>
              <w:keepNext w:val="0"/>
            </w:pPr>
          </w:p>
        </w:tc>
        <w:tc>
          <w:tcPr>
            <w:tcW w:w="1627" w:type="dxa"/>
          </w:tcPr>
          <w:p w14:paraId="73384257" w14:textId="77777777" w:rsidR="00C74265" w:rsidRPr="003D4ABF" w:rsidRDefault="00C74265" w:rsidP="00525C5F">
            <w:pPr>
              <w:pStyle w:val="TAL"/>
              <w:keepNext w:val="0"/>
            </w:pPr>
            <w:r w:rsidRPr="003D4ABF">
              <w:t>None</w:t>
            </w:r>
          </w:p>
        </w:tc>
      </w:tr>
      <w:tr w:rsidR="00C74265" w:rsidRPr="003D4ABF" w14:paraId="3EBD6841" w14:textId="77777777" w:rsidTr="00525C5F">
        <w:trPr>
          <w:cantSplit/>
        </w:trPr>
        <w:tc>
          <w:tcPr>
            <w:tcW w:w="1980" w:type="dxa"/>
          </w:tcPr>
          <w:p w14:paraId="0CD7853A" w14:textId="77777777" w:rsidR="00C74265" w:rsidRPr="003D4ABF" w:rsidRDefault="00C74265" w:rsidP="00525C5F">
            <w:pPr>
              <w:pStyle w:val="TAL"/>
              <w:keepNext w:val="0"/>
              <w:rPr>
                <w:szCs w:val="18"/>
              </w:rPr>
            </w:pPr>
            <w:r w:rsidRPr="003D4ABF">
              <w:rPr>
                <w:szCs w:val="18"/>
              </w:rPr>
              <w:t>Monitoring key</w:t>
            </w:r>
          </w:p>
          <w:p w14:paraId="431EC8F4" w14:textId="77777777" w:rsidR="00C74265" w:rsidRPr="003D4ABF" w:rsidRDefault="00C74265" w:rsidP="00525C5F">
            <w:pPr>
              <w:pStyle w:val="TAL"/>
              <w:keepNext w:val="0"/>
              <w:rPr>
                <w:szCs w:val="18"/>
              </w:rPr>
            </w:pPr>
            <w:r w:rsidRPr="003D4ABF">
              <w:rPr>
                <w:szCs w:val="18"/>
              </w:rPr>
              <w:t>(NOTE 23)</w:t>
            </w:r>
          </w:p>
        </w:tc>
        <w:tc>
          <w:tcPr>
            <w:tcW w:w="2912" w:type="dxa"/>
          </w:tcPr>
          <w:p w14:paraId="0F100C0A" w14:textId="77777777" w:rsidR="00C74265" w:rsidRPr="003D4ABF" w:rsidRDefault="00C74265" w:rsidP="00525C5F">
            <w:pPr>
              <w:pStyle w:val="TAL"/>
              <w:keepNext w:val="0"/>
              <w:rPr>
                <w:szCs w:val="18"/>
              </w:rPr>
            </w:pPr>
            <w:r w:rsidRPr="003D4ABF">
              <w:rPr>
                <w:szCs w:val="18"/>
              </w:rPr>
              <w:t>The PCF uses the monitoring key to group services that share a common allowed usage.</w:t>
            </w:r>
          </w:p>
        </w:tc>
        <w:tc>
          <w:tcPr>
            <w:tcW w:w="1364" w:type="dxa"/>
          </w:tcPr>
          <w:p w14:paraId="75AA9579" w14:textId="77777777" w:rsidR="00C74265" w:rsidRPr="003D4ABF" w:rsidRDefault="00C74265" w:rsidP="00525C5F">
            <w:pPr>
              <w:pStyle w:val="TAL"/>
              <w:keepNext w:val="0"/>
              <w:rPr>
                <w:szCs w:val="18"/>
              </w:rPr>
            </w:pPr>
          </w:p>
        </w:tc>
        <w:tc>
          <w:tcPr>
            <w:tcW w:w="1748" w:type="dxa"/>
          </w:tcPr>
          <w:p w14:paraId="2C354BDA" w14:textId="77777777" w:rsidR="00C74265" w:rsidRPr="003D4ABF" w:rsidRDefault="00C74265" w:rsidP="00525C5F">
            <w:pPr>
              <w:pStyle w:val="TAL"/>
              <w:keepNext w:val="0"/>
            </w:pPr>
            <w:r w:rsidRPr="003D4ABF">
              <w:t>Yes</w:t>
            </w:r>
          </w:p>
        </w:tc>
        <w:tc>
          <w:tcPr>
            <w:tcW w:w="1627" w:type="dxa"/>
          </w:tcPr>
          <w:p w14:paraId="13ABBEA4" w14:textId="77777777" w:rsidR="00C74265" w:rsidRPr="003D4ABF" w:rsidRDefault="00C74265" w:rsidP="00525C5F">
            <w:pPr>
              <w:pStyle w:val="TAL"/>
              <w:keepNext w:val="0"/>
            </w:pPr>
            <w:r w:rsidRPr="003D4ABF">
              <w:t>None</w:t>
            </w:r>
          </w:p>
        </w:tc>
      </w:tr>
      <w:tr w:rsidR="00C74265" w:rsidRPr="003D4ABF" w14:paraId="100E631E" w14:textId="77777777" w:rsidTr="00525C5F">
        <w:trPr>
          <w:cantSplit/>
        </w:trPr>
        <w:tc>
          <w:tcPr>
            <w:tcW w:w="1980" w:type="dxa"/>
          </w:tcPr>
          <w:p w14:paraId="035554D1" w14:textId="77777777" w:rsidR="00C74265" w:rsidRPr="003D4ABF" w:rsidRDefault="00C74265" w:rsidP="00525C5F">
            <w:pPr>
              <w:pStyle w:val="TAL"/>
              <w:keepNext w:val="0"/>
              <w:rPr>
                <w:szCs w:val="18"/>
              </w:rPr>
            </w:pPr>
            <w:r w:rsidRPr="003D4ABF">
              <w:rPr>
                <w:szCs w:val="18"/>
              </w:rPr>
              <w:t>Indication of exclusion from session level monitoring</w:t>
            </w:r>
          </w:p>
        </w:tc>
        <w:tc>
          <w:tcPr>
            <w:tcW w:w="2912" w:type="dxa"/>
          </w:tcPr>
          <w:p w14:paraId="7BA3892C" w14:textId="77777777" w:rsidR="00C74265" w:rsidRPr="003D4ABF" w:rsidRDefault="00C74265" w:rsidP="00525C5F">
            <w:pPr>
              <w:pStyle w:val="TAL"/>
              <w:keepNext w:val="0"/>
            </w:pPr>
            <w:r w:rsidRPr="003D4ABF">
              <w:t>Indicates that the service data flow shall be excluded from PDU Session usage monitoring</w:t>
            </w:r>
          </w:p>
        </w:tc>
        <w:tc>
          <w:tcPr>
            <w:tcW w:w="1364" w:type="dxa"/>
          </w:tcPr>
          <w:p w14:paraId="4BD2667B" w14:textId="77777777" w:rsidR="00C74265" w:rsidRPr="003D4ABF" w:rsidRDefault="00C74265" w:rsidP="00525C5F">
            <w:pPr>
              <w:pStyle w:val="TAL"/>
              <w:keepNext w:val="0"/>
              <w:rPr>
                <w:szCs w:val="18"/>
              </w:rPr>
            </w:pPr>
          </w:p>
        </w:tc>
        <w:tc>
          <w:tcPr>
            <w:tcW w:w="1748" w:type="dxa"/>
          </w:tcPr>
          <w:p w14:paraId="61B25313" w14:textId="77777777" w:rsidR="00C74265" w:rsidRPr="003D4ABF" w:rsidRDefault="00C74265" w:rsidP="00525C5F">
            <w:pPr>
              <w:pStyle w:val="TAL"/>
              <w:keepNext w:val="0"/>
            </w:pPr>
            <w:r w:rsidRPr="003D4ABF">
              <w:t>Yes</w:t>
            </w:r>
          </w:p>
        </w:tc>
        <w:tc>
          <w:tcPr>
            <w:tcW w:w="1627" w:type="dxa"/>
          </w:tcPr>
          <w:p w14:paraId="1129EA4E" w14:textId="77777777" w:rsidR="00C74265" w:rsidRPr="003D4ABF" w:rsidRDefault="00C74265" w:rsidP="00525C5F">
            <w:pPr>
              <w:pStyle w:val="TAL"/>
              <w:keepNext w:val="0"/>
            </w:pPr>
            <w:r w:rsidRPr="003D4ABF">
              <w:t>None</w:t>
            </w:r>
          </w:p>
        </w:tc>
      </w:tr>
      <w:tr w:rsidR="00C74265" w:rsidRPr="003D4ABF" w14:paraId="4618F3FF" w14:textId="77777777" w:rsidTr="00525C5F">
        <w:trPr>
          <w:cantSplit/>
        </w:trPr>
        <w:tc>
          <w:tcPr>
            <w:tcW w:w="1980" w:type="dxa"/>
          </w:tcPr>
          <w:p w14:paraId="12FD32E5" w14:textId="77777777" w:rsidR="00C74265" w:rsidRPr="003D4ABF" w:rsidRDefault="00C74265" w:rsidP="00525C5F">
            <w:pPr>
              <w:pStyle w:val="TAL"/>
              <w:keepNext w:val="0"/>
              <w:rPr>
                <w:b/>
                <w:szCs w:val="18"/>
              </w:rPr>
            </w:pPr>
            <w:r w:rsidRPr="003D4ABF">
              <w:rPr>
                <w:b/>
                <w:szCs w:val="18"/>
              </w:rPr>
              <w:t>N6-LAN Traffic Steering Enforcement Control (NOTE 18)</w:t>
            </w:r>
          </w:p>
        </w:tc>
        <w:tc>
          <w:tcPr>
            <w:tcW w:w="2912" w:type="dxa"/>
          </w:tcPr>
          <w:p w14:paraId="16962920" w14:textId="77777777" w:rsidR="00C74265" w:rsidRPr="003D4ABF" w:rsidRDefault="00C74265" w:rsidP="00525C5F">
            <w:pPr>
              <w:pStyle w:val="TAL"/>
              <w:keepNext w:val="0"/>
              <w:rPr>
                <w:i/>
                <w:szCs w:val="18"/>
              </w:rPr>
            </w:pPr>
            <w:r w:rsidRPr="003D4ABF">
              <w:rPr>
                <w:i/>
                <w:szCs w:val="18"/>
              </w:rPr>
              <w:t>This part describes information required for N6-LAN Traffic Steering.</w:t>
            </w:r>
          </w:p>
        </w:tc>
        <w:tc>
          <w:tcPr>
            <w:tcW w:w="1364" w:type="dxa"/>
          </w:tcPr>
          <w:p w14:paraId="19B4715E" w14:textId="77777777" w:rsidR="00C74265" w:rsidRPr="003D4ABF" w:rsidRDefault="00C74265" w:rsidP="00525C5F">
            <w:pPr>
              <w:pStyle w:val="TAL"/>
              <w:keepNext w:val="0"/>
              <w:rPr>
                <w:szCs w:val="18"/>
              </w:rPr>
            </w:pPr>
          </w:p>
        </w:tc>
        <w:tc>
          <w:tcPr>
            <w:tcW w:w="1748" w:type="dxa"/>
          </w:tcPr>
          <w:p w14:paraId="3A6DD43A" w14:textId="77777777" w:rsidR="00C74265" w:rsidRPr="003D4ABF" w:rsidRDefault="00C74265" w:rsidP="00525C5F">
            <w:pPr>
              <w:pStyle w:val="TAL"/>
              <w:keepNext w:val="0"/>
            </w:pPr>
          </w:p>
        </w:tc>
        <w:tc>
          <w:tcPr>
            <w:tcW w:w="1627" w:type="dxa"/>
          </w:tcPr>
          <w:p w14:paraId="22738DF0" w14:textId="77777777" w:rsidR="00C74265" w:rsidRPr="003D4ABF" w:rsidRDefault="00C74265" w:rsidP="00525C5F">
            <w:pPr>
              <w:pStyle w:val="TAL"/>
              <w:keepNext w:val="0"/>
            </w:pPr>
          </w:p>
        </w:tc>
      </w:tr>
      <w:tr w:rsidR="00C74265" w:rsidRPr="003D4ABF" w14:paraId="42959196" w14:textId="77777777" w:rsidTr="00525C5F">
        <w:trPr>
          <w:cantSplit/>
        </w:trPr>
        <w:tc>
          <w:tcPr>
            <w:tcW w:w="1980" w:type="dxa"/>
          </w:tcPr>
          <w:p w14:paraId="4655663D" w14:textId="77777777" w:rsidR="00C74265" w:rsidRPr="003D4ABF" w:rsidRDefault="00C74265" w:rsidP="00525C5F">
            <w:pPr>
              <w:pStyle w:val="TAL"/>
              <w:keepNext w:val="0"/>
              <w:rPr>
                <w:szCs w:val="18"/>
              </w:rPr>
            </w:pPr>
            <w:r w:rsidRPr="003D4ABF">
              <w:t>Traffic steering policy identifier(s)</w:t>
            </w:r>
          </w:p>
        </w:tc>
        <w:tc>
          <w:tcPr>
            <w:tcW w:w="2912" w:type="dxa"/>
          </w:tcPr>
          <w:p w14:paraId="553FFB84" w14:textId="77777777" w:rsidR="00C74265" w:rsidRPr="003D4ABF" w:rsidRDefault="00C74265" w:rsidP="00525C5F">
            <w:pPr>
              <w:pStyle w:val="TAL"/>
              <w:keepNext w:val="0"/>
              <w:rPr>
                <w:szCs w:val="18"/>
              </w:rPr>
            </w:pPr>
            <w:r w:rsidRPr="003D4ABF">
              <w:rPr>
                <w:szCs w:val="18"/>
              </w:rPr>
              <w:t>Reference to a pre-configured traffic steering policy at the SMF</w:t>
            </w:r>
          </w:p>
          <w:p w14:paraId="12A0CA20" w14:textId="77777777" w:rsidR="00C74265" w:rsidRPr="003D4ABF" w:rsidRDefault="00C74265" w:rsidP="00525C5F">
            <w:pPr>
              <w:pStyle w:val="TAL"/>
              <w:keepNext w:val="0"/>
              <w:rPr>
                <w:szCs w:val="18"/>
              </w:rPr>
            </w:pPr>
            <w:r w:rsidRPr="003D4ABF">
              <w:rPr>
                <w:szCs w:val="18"/>
              </w:rPr>
              <w:t>(NOTE 12).</w:t>
            </w:r>
          </w:p>
        </w:tc>
        <w:tc>
          <w:tcPr>
            <w:tcW w:w="1364" w:type="dxa"/>
          </w:tcPr>
          <w:p w14:paraId="3D76F8EE" w14:textId="77777777" w:rsidR="00C74265" w:rsidRPr="003D4ABF" w:rsidRDefault="00C74265" w:rsidP="00525C5F">
            <w:pPr>
              <w:pStyle w:val="TAL"/>
              <w:keepNext w:val="0"/>
              <w:rPr>
                <w:szCs w:val="18"/>
              </w:rPr>
            </w:pPr>
          </w:p>
        </w:tc>
        <w:tc>
          <w:tcPr>
            <w:tcW w:w="1748" w:type="dxa"/>
          </w:tcPr>
          <w:p w14:paraId="18388AFF" w14:textId="77777777" w:rsidR="00C74265" w:rsidRPr="003D4ABF" w:rsidRDefault="00C74265" w:rsidP="00525C5F">
            <w:pPr>
              <w:pStyle w:val="TAL"/>
              <w:keepNext w:val="0"/>
            </w:pPr>
            <w:r w:rsidRPr="003D4ABF">
              <w:t>Yes</w:t>
            </w:r>
          </w:p>
        </w:tc>
        <w:tc>
          <w:tcPr>
            <w:tcW w:w="1627" w:type="dxa"/>
          </w:tcPr>
          <w:p w14:paraId="4C390585" w14:textId="77777777" w:rsidR="00C74265" w:rsidRPr="003D4ABF" w:rsidRDefault="00C74265" w:rsidP="00525C5F">
            <w:pPr>
              <w:pStyle w:val="TAL"/>
              <w:keepNext w:val="0"/>
            </w:pPr>
            <w:r w:rsidRPr="003D4ABF">
              <w:t>None</w:t>
            </w:r>
          </w:p>
        </w:tc>
      </w:tr>
      <w:tr w:rsidR="00C74265" w:rsidRPr="003D4ABF" w14:paraId="1B77AD8E" w14:textId="77777777" w:rsidTr="00525C5F">
        <w:trPr>
          <w:cantSplit/>
        </w:trPr>
        <w:tc>
          <w:tcPr>
            <w:tcW w:w="1980" w:type="dxa"/>
          </w:tcPr>
          <w:p w14:paraId="7EFF1243" w14:textId="77777777" w:rsidR="00C74265" w:rsidRPr="003D4ABF" w:rsidRDefault="00C74265" w:rsidP="00525C5F">
            <w:pPr>
              <w:pStyle w:val="TAL"/>
              <w:keepNext w:val="0"/>
              <w:rPr>
                <w:szCs w:val="18"/>
              </w:rPr>
            </w:pPr>
            <w:r>
              <w:rPr>
                <w:szCs w:val="18"/>
              </w:rPr>
              <w:t>Metadata</w:t>
            </w:r>
          </w:p>
        </w:tc>
        <w:tc>
          <w:tcPr>
            <w:tcW w:w="2912" w:type="dxa"/>
          </w:tcPr>
          <w:p w14:paraId="1A6C8E53" w14:textId="77777777" w:rsidR="00C74265" w:rsidRPr="003D4ABF" w:rsidRDefault="00C74265" w:rsidP="00525C5F">
            <w:pPr>
              <w:pStyle w:val="TAL"/>
              <w:keepNext w:val="0"/>
              <w:rPr>
                <w:szCs w:val="18"/>
              </w:rPr>
            </w:pPr>
            <w:r>
              <w:rPr>
                <w:szCs w:val="18"/>
              </w:rPr>
              <w:t>Data provided by AF and included by UPF when forwarding traffic to N6-LAN.</w:t>
            </w:r>
          </w:p>
        </w:tc>
        <w:tc>
          <w:tcPr>
            <w:tcW w:w="1364" w:type="dxa"/>
          </w:tcPr>
          <w:p w14:paraId="519CD4E7" w14:textId="77777777" w:rsidR="00C74265" w:rsidRPr="003D4ABF" w:rsidRDefault="00C74265" w:rsidP="00525C5F">
            <w:pPr>
              <w:pStyle w:val="TAL"/>
              <w:keepNext w:val="0"/>
              <w:rPr>
                <w:szCs w:val="18"/>
              </w:rPr>
            </w:pPr>
          </w:p>
        </w:tc>
        <w:tc>
          <w:tcPr>
            <w:tcW w:w="1748" w:type="dxa"/>
          </w:tcPr>
          <w:p w14:paraId="08A07817" w14:textId="77777777" w:rsidR="00C74265" w:rsidRPr="003D4ABF" w:rsidRDefault="00C74265" w:rsidP="00525C5F">
            <w:pPr>
              <w:pStyle w:val="TAL"/>
              <w:keepNext w:val="0"/>
            </w:pPr>
            <w:r w:rsidRPr="003D4ABF">
              <w:t>Yes</w:t>
            </w:r>
          </w:p>
        </w:tc>
        <w:tc>
          <w:tcPr>
            <w:tcW w:w="1627" w:type="dxa"/>
          </w:tcPr>
          <w:p w14:paraId="0F2BB97D" w14:textId="77777777" w:rsidR="00C74265" w:rsidRPr="003D4ABF" w:rsidRDefault="00C74265" w:rsidP="00525C5F">
            <w:pPr>
              <w:pStyle w:val="TAL"/>
              <w:keepNext w:val="0"/>
            </w:pPr>
            <w:r w:rsidRPr="003D4ABF">
              <w:t>Added</w:t>
            </w:r>
          </w:p>
        </w:tc>
      </w:tr>
      <w:tr w:rsidR="00C74265" w:rsidRPr="003D4ABF" w14:paraId="1FC6198E" w14:textId="77777777" w:rsidTr="00525C5F">
        <w:trPr>
          <w:cantSplit/>
        </w:trPr>
        <w:tc>
          <w:tcPr>
            <w:tcW w:w="1980" w:type="dxa"/>
          </w:tcPr>
          <w:p w14:paraId="5949DC74" w14:textId="77777777" w:rsidR="00C74265" w:rsidRPr="003D4ABF" w:rsidRDefault="00C74265" w:rsidP="00525C5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019B2D01" w14:textId="77777777" w:rsidR="00C74265" w:rsidRPr="003D4ABF" w:rsidRDefault="00C74265" w:rsidP="00525C5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91A3131" w14:textId="77777777" w:rsidR="00C74265" w:rsidRPr="003D4ABF" w:rsidRDefault="00C74265" w:rsidP="00525C5F">
            <w:pPr>
              <w:pStyle w:val="TAL"/>
              <w:keepNext w:val="0"/>
              <w:rPr>
                <w:szCs w:val="18"/>
              </w:rPr>
            </w:pPr>
          </w:p>
        </w:tc>
        <w:tc>
          <w:tcPr>
            <w:tcW w:w="1748" w:type="dxa"/>
          </w:tcPr>
          <w:p w14:paraId="3CDDF6A0" w14:textId="77777777" w:rsidR="00C74265" w:rsidRPr="003D4ABF" w:rsidRDefault="00C74265" w:rsidP="00525C5F">
            <w:pPr>
              <w:pStyle w:val="TAL"/>
              <w:keepNext w:val="0"/>
            </w:pPr>
          </w:p>
        </w:tc>
        <w:tc>
          <w:tcPr>
            <w:tcW w:w="1627" w:type="dxa"/>
          </w:tcPr>
          <w:p w14:paraId="2A4B248E" w14:textId="77777777" w:rsidR="00C74265" w:rsidRPr="003D4ABF" w:rsidRDefault="00C74265" w:rsidP="00525C5F">
            <w:pPr>
              <w:pStyle w:val="TAL"/>
              <w:keepNext w:val="0"/>
            </w:pPr>
          </w:p>
        </w:tc>
      </w:tr>
      <w:tr w:rsidR="00C74265" w:rsidRPr="003D4ABF" w14:paraId="1510966F" w14:textId="77777777" w:rsidTr="00525C5F">
        <w:trPr>
          <w:cantSplit/>
        </w:trPr>
        <w:tc>
          <w:tcPr>
            <w:tcW w:w="1980" w:type="dxa"/>
          </w:tcPr>
          <w:p w14:paraId="0DCF1862" w14:textId="77777777" w:rsidR="00C74265" w:rsidRPr="003D4ABF" w:rsidRDefault="00C74265" w:rsidP="00525C5F">
            <w:pPr>
              <w:pStyle w:val="TAL"/>
              <w:keepNext w:val="0"/>
              <w:rPr>
                <w:b/>
                <w:szCs w:val="18"/>
              </w:rPr>
            </w:pPr>
            <w:r w:rsidRPr="003D4ABF">
              <w:t>Data Network Access Identifier</w:t>
            </w:r>
          </w:p>
        </w:tc>
        <w:tc>
          <w:tcPr>
            <w:tcW w:w="2912" w:type="dxa"/>
          </w:tcPr>
          <w:p w14:paraId="5CE71921" w14:textId="77777777" w:rsidR="00C74265" w:rsidRPr="003D4ABF" w:rsidRDefault="00C74265" w:rsidP="00525C5F">
            <w:pPr>
              <w:pStyle w:val="TAL"/>
              <w:keepNext w:val="0"/>
              <w:rPr>
                <w:i/>
                <w:szCs w:val="18"/>
              </w:rPr>
            </w:pPr>
            <w:r w:rsidRPr="003D4ABF">
              <w:t>Identifier(s) of the target Data Network Access (DNAI). It is defined in clause 5.6.7 of TS 23.501 [2].</w:t>
            </w:r>
          </w:p>
        </w:tc>
        <w:tc>
          <w:tcPr>
            <w:tcW w:w="1364" w:type="dxa"/>
          </w:tcPr>
          <w:p w14:paraId="28BBE34D" w14:textId="77777777" w:rsidR="00C74265" w:rsidRPr="003D4ABF" w:rsidRDefault="00C74265" w:rsidP="00525C5F">
            <w:pPr>
              <w:pStyle w:val="TAL"/>
              <w:keepNext w:val="0"/>
              <w:rPr>
                <w:szCs w:val="18"/>
              </w:rPr>
            </w:pPr>
          </w:p>
        </w:tc>
        <w:tc>
          <w:tcPr>
            <w:tcW w:w="1748" w:type="dxa"/>
          </w:tcPr>
          <w:p w14:paraId="4B0BD26B" w14:textId="77777777" w:rsidR="00C74265" w:rsidRPr="003D4ABF" w:rsidRDefault="00C74265" w:rsidP="00525C5F">
            <w:pPr>
              <w:pStyle w:val="TAL"/>
              <w:keepNext w:val="0"/>
            </w:pPr>
            <w:r w:rsidRPr="003D4ABF">
              <w:t>Yes</w:t>
            </w:r>
          </w:p>
        </w:tc>
        <w:tc>
          <w:tcPr>
            <w:tcW w:w="1627" w:type="dxa"/>
          </w:tcPr>
          <w:p w14:paraId="1F943DB9" w14:textId="77777777" w:rsidR="00C74265" w:rsidRPr="003D4ABF" w:rsidRDefault="00C74265" w:rsidP="00525C5F">
            <w:pPr>
              <w:pStyle w:val="TAL"/>
              <w:keepNext w:val="0"/>
            </w:pPr>
            <w:r w:rsidRPr="003D4ABF">
              <w:t>Added</w:t>
            </w:r>
          </w:p>
        </w:tc>
      </w:tr>
      <w:tr w:rsidR="00C74265" w:rsidRPr="003D4ABF" w14:paraId="7F9A36FD" w14:textId="77777777" w:rsidTr="00525C5F">
        <w:trPr>
          <w:cantSplit/>
        </w:trPr>
        <w:tc>
          <w:tcPr>
            <w:tcW w:w="1980" w:type="dxa"/>
          </w:tcPr>
          <w:p w14:paraId="3867EAF4" w14:textId="77777777" w:rsidR="00C74265" w:rsidRPr="003D4ABF" w:rsidRDefault="00C74265" w:rsidP="00525C5F">
            <w:pPr>
              <w:pStyle w:val="TAL"/>
              <w:keepNext w:val="0"/>
              <w:rPr>
                <w:szCs w:val="18"/>
              </w:rPr>
            </w:pPr>
            <w:r w:rsidRPr="003D4ABF">
              <w:lastRenderedPageBreak/>
              <w:t>Per DNAI: Traffic steering policy identifier</w:t>
            </w:r>
          </w:p>
        </w:tc>
        <w:tc>
          <w:tcPr>
            <w:tcW w:w="2912" w:type="dxa"/>
          </w:tcPr>
          <w:p w14:paraId="05AD6930" w14:textId="77777777" w:rsidR="00C74265" w:rsidRPr="003D4ABF" w:rsidRDefault="00C74265" w:rsidP="00525C5F">
            <w:pPr>
              <w:pStyle w:val="TAL"/>
              <w:keepNext w:val="0"/>
              <w:rPr>
                <w:szCs w:val="18"/>
              </w:rPr>
            </w:pPr>
            <w:r w:rsidRPr="003D4ABF">
              <w:rPr>
                <w:szCs w:val="18"/>
              </w:rPr>
              <w:t>Reference to a pre-configured traffic steering policy at the SMF</w:t>
            </w:r>
          </w:p>
          <w:p w14:paraId="68A9020B" w14:textId="77777777" w:rsidR="00C74265" w:rsidRPr="003D4ABF" w:rsidRDefault="00C74265" w:rsidP="00525C5F">
            <w:pPr>
              <w:pStyle w:val="TAL"/>
              <w:keepNext w:val="0"/>
              <w:rPr>
                <w:szCs w:val="18"/>
              </w:rPr>
            </w:pPr>
            <w:r w:rsidRPr="003D4ABF">
              <w:rPr>
                <w:szCs w:val="18"/>
              </w:rPr>
              <w:t>(NOTE 19).</w:t>
            </w:r>
          </w:p>
        </w:tc>
        <w:tc>
          <w:tcPr>
            <w:tcW w:w="1364" w:type="dxa"/>
          </w:tcPr>
          <w:p w14:paraId="36C05542" w14:textId="77777777" w:rsidR="00C74265" w:rsidRPr="003D4ABF" w:rsidRDefault="00C74265" w:rsidP="00525C5F">
            <w:pPr>
              <w:pStyle w:val="TAL"/>
              <w:keepNext w:val="0"/>
              <w:rPr>
                <w:szCs w:val="18"/>
              </w:rPr>
            </w:pPr>
          </w:p>
        </w:tc>
        <w:tc>
          <w:tcPr>
            <w:tcW w:w="1748" w:type="dxa"/>
          </w:tcPr>
          <w:p w14:paraId="0B93A916" w14:textId="77777777" w:rsidR="00C74265" w:rsidRPr="003D4ABF" w:rsidRDefault="00C74265" w:rsidP="00525C5F">
            <w:pPr>
              <w:pStyle w:val="TAL"/>
              <w:keepNext w:val="0"/>
            </w:pPr>
            <w:r w:rsidRPr="003D4ABF">
              <w:t>Yes</w:t>
            </w:r>
          </w:p>
        </w:tc>
        <w:tc>
          <w:tcPr>
            <w:tcW w:w="1627" w:type="dxa"/>
          </w:tcPr>
          <w:p w14:paraId="3ACA57E1" w14:textId="77777777" w:rsidR="00C74265" w:rsidRPr="003D4ABF" w:rsidRDefault="00C74265" w:rsidP="00525C5F">
            <w:pPr>
              <w:pStyle w:val="TAL"/>
              <w:keepNext w:val="0"/>
            </w:pPr>
            <w:r w:rsidRPr="003D4ABF">
              <w:t>Added</w:t>
            </w:r>
          </w:p>
        </w:tc>
      </w:tr>
      <w:tr w:rsidR="00C74265" w:rsidRPr="003D4ABF" w14:paraId="59E2CF89" w14:textId="77777777" w:rsidTr="00525C5F">
        <w:trPr>
          <w:cantSplit/>
        </w:trPr>
        <w:tc>
          <w:tcPr>
            <w:tcW w:w="1980" w:type="dxa"/>
          </w:tcPr>
          <w:p w14:paraId="5A3C8976" w14:textId="77777777" w:rsidR="00C74265" w:rsidRPr="003D4ABF" w:rsidRDefault="00C74265" w:rsidP="00525C5F">
            <w:pPr>
              <w:pStyle w:val="TAL"/>
              <w:keepNext w:val="0"/>
              <w:rPr>
                <w:b/>
                <w:szCs w:val="18"/>
              </w:rPr>
            </w:pPr>
            <w:r w:rsidRPr="003D4ABF">
              <w:t>Per DNAI: N6 traffic routing information</w:t>
            </w:r>
          </w:p>
        </w:tc>
        <w:tc>
          <w:tcPr>
            <w:tcW w:w="2912" w:type="dxa"/>
          </w:tcPr>
          <w:p w14:paraId="5F724FF4" w14:textId="77777777" w:rsidR="00C74265" w:rsidRPr="003D4ABF" w:rsidRDefault="00C74265" w:rsidP="00525C5F">
            <w:pPr>
              <w:pStyle w:val="TAL"/>
              <w:keepNext w:val="0"/>
              <w:rPr>
                <w:i/>
                <w:szCs w:val="18"/>
              </w:rPr>
            </w:pPr>
            <w:r w:rsidRPr="003D4ABF">
              <w:t>Describes the information necessary for traffic steering to the DNAI. It is described in clause 5.6.7 of TS 23.501 [2] (NOTE 19).</w:t>
            </w:r>
          </w:p>
        </w:tc>
        <w:tc>
          <w:tcPr>
            <w:tcW w:w="1364" w:type="dxa"/>
          </w:tcPr>
          <w:p w14:paraId="3F72268C" w14:textId="77777777" w:rsidR="00C74265" w:rsidRPr="003D4ABF" w:rsidRDefault="00C74265" w:rsidP="00525C5F">
            <w:pPr>
              <w:pStyle w:val="TAL"/>
              <w:keepNext w:val="0"/>
              <w:rPr>
                <w:szCs w:val="18"/>
              </w:rPr>
            </w:pPr>
          </w:p>
        </w:tc>
        <w:tc>
          <w:tcPr>
            <w:tcW w:w="1748" w:type="dxa"/>
          </w:tcPr>
          <w:p w14:paraId="193D99B6" w14:textId="77777777" w:rsidR="00C74265" w:rsidRPr="003D4ABF" w:rsidRDefault="00C74265" w:rsidP="00525C5F">
            <w:pPr>
              <w:pStyle w:val="TAL"/>
              <w:keepNext w:val="0"/>
            </w:pPr>
            <w:r w:rsidRPr="003D4ABF">
              <w:t>Yes</w:t>
            </w:r>
          </w:p>
        </w:tc>
        <w:tc>
          <w:tcPr>
            <w:tcW w:w="1627" w:type="dxa"/>
          </w:tcPr>
          <w:p w14:paraId="6B3E8E37" w14:textId="77777777" w:rsidR="00C74265" w:rsidRPr="003D4ABF" w:rsidRDefault="00C74265" w:rsidP="00525C5F">
            <w:pPr>
              <w:pStyle w:val="TAL"/>
              <w:keepNext w:val="0"/>
            </w:pPr>
            <w:r w:rsidRPr="003D4ABF">
              <w:t>Added</w:t>
            </w:r>
          </w:p>
        </w:tc>
      </w:tr>
      <w:tr w:rsidR="00C74265" w:rsidRPr="003D4ABF" w14:paraId="692AAA2A" w14:textId="77777777" w:rsidTr="00525C5F">
        <w:trPr>
          <w:cantSplit/>
        </w:trPr>
        <w:tc>
          <w:tcPr>
            <w:tcW w:w="1980" w:type="dxa"/>
          </w:tcPr>
          <w:p w14:paraId="6D40A8D6" w14:textId="77777777" w:rsidR="00C74265" w:rsidRPr="003D4ABF" w:rsidRDefault="00C74265" w:rsidP="00525C5F">
            <w:pPr>
              <w:pStyle w:val="TAL"/>
              <w:keepNext w:val="0"/>
              <w:rPr>
                <w:b/>
                <w:szCs w:val="18"/>
              </w:rPr>
            </w:pPr>
            <w:r w:rsidRPr="003D4ABF">
              <w:t>Information on AF subscription to UP change events</w:t>
            </w:r>
          </w:p>
        </w:tc>
        <w:tc>
          <w:tcPr>
            <w:tcW w:w="2912" w:type="dxa"/>
          </w:tcPr>
          <w:p w14:paraId="649A136C" w14:textId="77777777" w:rsidR="00C74265" w:rsidRPr="003D4ABF" w:rsidRDefault="00C74265" w:rsidP="00525C5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5E815D7" w14:textId="77777777" w:rsidR="00C74265" w:rsidRPr="003D4ABF" w:rsidRDefault="00C74265" w:rsidP="00525C5F">
            <w:pPr>
              <w:pStyle w:val="TAL"/>
              <w:keepNext w:val="0"/>
              <w:rPr>
                <w:szCs w:val="18"/>
              </w:rPr>
            </w:pPr>
          </w:p>
        </w:tc>
        <w:tc>
          <w:tcPr>
            <w:tcW w:w="1748" w:type="dxa"/>
          </w:tcPr>
          <w:p w14:paraId="339A9965" w14:textId="77777777" w:rsidR="00C74265" w:rsidRPr="003D4ABF" w:rsidRDefault="00C74265" w:rsidP="00525C5F">
            <w:pPr>
              <w:pStyle w:val="TAL"/>
              <w:keepNext w:val="0"/>
            </w:pPr>
            <w:r w:rsidRPr="003D4ABF">
              <w:t>Yes</w:t>
            </w:r>
          </w:p>
        </w:tc>
        <w:tc>
          <w:tcPr>
            <w:tcW w:w="1627" w:type="dxa"/>
          </w:tcPr>
          <w:p w14:paraId="4CFB8BB0" w14:textId="77777777" w:rsidR="00C74265" w:rsidRPr="003D4ABF" w:rsidRDefault="00C74265" w:rsidP="00525C5F">
            <w:pPr>
              <w:pStyle w:val="TAL"/>
              <w:keepNext w:val="0"/>
            </w:pPr>
            <w:r w:rsidRPr="003D4ABF">
              <w:t>Added</w:t>
            </w:r>
          </w:p>
        </w:tc>
      </w:tr>
      <w:tr w:rsidR="00C74265" w:rsidRPr="003D4ABF" w14:paraId="79B5658F" w14:textId="77777777" w:rsidTr="00525C5F">
        <w:trPr>
          <w:cantSplit/>
        </w:trPr>
        <w:tc>
          <w:tcPr>
            <w:tcW w:w="1980" w:type="dxa"/>
          </w:tcPr>
          <w:p w14:paraId="24CEF52F" w14:textId="77777777" w:rsidR="00C74265" w:rsidRPr="003D4ABF" w:rsidRDefault="00C74265" w:rsidP="00525C5F">
            <w:pPr>
              <w:pStyle w:val="TAL"/>
              <w:keepNext w:val="0"/>
              <w:rPr>
                <w:szCs w:val="18"/>
              </w:rPr>
            </w:pPr>
            <w:r w:rsidRPr="003D4ABF">
              <w:rPr>
                <w:szCs w:val="18"/>
              </w:rPr>
              <w:t>Indication of UE IP address preservation</w:t>
            </w:r>
          </w:p>
        </w:tc>
        <w:tc>
          <w:tcPr>
            <w:tcW w:w="2912" w:type="dxa"/>
          </w:tcPr>
          <w:p w14:paraId="32A0E371" w14:textId="77777777" w:rsidR="00C74265" w:rsidRPr="003D4ABF" w:rsidRDefault="00C74265" w:rsidP="00525C5F">
            <w:pPr>
              <w:pStyle w:val="TAL"/>
              <w:keepNext w:val="0"/>
              <w:rPr>
                <w:szCs w:val="18"/>
              </w:rPr>
            </w:pPr>
            <w:r w:rsidRPr="003D4ABF">
              <w:rPr>
                <w:szCs w:val="18"/>
              </w:rPr>
              <w:t>Indicates UE IP address should be preserved. It is defined in clause 5.6.7 of TS 23.501 [2].</w:t>
            </w:r>
          </w:p>
        </w:tc>
        <w:tc>
          <w:tcPr>
            <w:tcW w:w="1364" w:type="dxa"/>
          </w:tcPr>
          <w:p w14:paraId="614237F2" w14:textId="77777777" w:rsidR="00C74265" w:rsidRPr="003D4ABF" w:rsidRDefault="00C74265" w:rsidP="00525C5F">
            <w:pPr>
              <w:pStyle w:val="TAL"/>
              <w:keepNext w:val="0"/>
              <w:rPr>
                <w:szCs w:val="18"/>
              </w:rPr>
            </w:pPr>
          </w:p>
        </w:tc>
        <w:tc>
          <w:tcPr>
            <w:tcW w:w="1748" w:type="dxa"/>
          </w:tcPr>
          <w:p w14:paraId="44692D35" w14:textId="77777777" w:rsidR="00C74265" w:rsidRPr="003D4ABF" w:rsidRDefault="00C74265" w:rsidP="00525C5F">
            <w:pPr>
              <w:pStyle w:val="TAL"/>
              <w:keepNext w:val="0"/>
            </w:pPr>
            <w:r w:rsidRPr="003D4ABF">
              <w:t>Yes</w:t>
            </w:r>
          </w:p>
        </w:tc>
        <w:tc>
          <w:tcPr>
            <w:tcW w:w="1627" w:type="dxa"/>
          </w:tcPr>
          <w:p w14:paraId="11F8327B" w14:textId="77777777" w:rsidR="00C74265" w:rsidRPr="003D4ABF" w:rsidRDefault="00C74265" w:rsidP="00525C5F">
            <w:pPr>
              <w:pStyle w:val="TAL"/>
              <w:keepNext w:val="0"/>
            </w:pPr>
            <w:r w:rsidRPr="003D4ABF">
              <w:t>Added</w:t>
            </w:r>
          </w:p>
        </w:tc>
      </w:tr>
      <w:tr w:rsidR="00C74265" w:rsidRPr="003D4ABF" w14:paraId="1BF8539C" w14:textId="77777777" w:rsidTr="00525C5F">
        <w:trPr>
          <w:cantSplit/>
        </w:trPr>
        <w:tc>
          <w:tcPr>
            <w:tcW w:w="1980" w:type="dxa"/>
          </w:tcPr>
          <w:p w14:paraId="3F0606BA" w14:textId="77777777" w:rsidR="00C74265" w:rsidRDefault="00C74265" w:rsidP="00525C5F">
            <w:pPr>
              <w:pStyle w:val="TAL"/>
              <w:keepNext w:val="0"/>
              <w:rPr>
                <w:szCs w:val="18"/>
              </w:rPr>
            </w:pPr>
            <w:r w:rsidRPr="003D4ABF">
              <w:rPr>
                <w:szCs w:val="18"/>
              </w:rPr>
              <w:t>Indication of traffic correlation</w:t>
            </w:r>
          </w:p>
          <w:p w14:paraId="653CD713" w14:textId="77777777" w:rsidR="00C74265" w:rsidRPr="003D4ABF" w:rsidRDefault="00C74265" w:rsidP="00525C5F">
            <w:pPr>
              <w:pStyle w:val="TAL"/>
              <w:keepNext w:val="0"/>
              <w:rPr>
                <w:szCs w:val="18"/>
              </w:rPr>
            </w:pPr>
            <w:r>
              <w:rPr>
                <w:szCs w:val="18"/>
              </w:rPr>
              <w:t>(NOTE 29)</w:t>
            </w:r>
          </w:p>
        </w:tc>
        <w:tc>
          <w:tcPr>
            <w:tcW w:w="2912" w:type="dxa"/>
          </w:tcPr>
          <w:p w14:paraId="6A13D502" w14:textId="77777777" w:rsidR="00C74265" w:rsidRPr="003D4ABF" w:rsidRDefault="00C74265" w:rsidP="00525C5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5DF9727" w14:textId="77777777" w:rsidR="00C74265" w:rsidRPr="003D4ABF" w:rsidRDefault="00C74265" w:rsidP="00525C5F">
            <w:pPr>
              <w:pStyle w:val="TAL"/>
              <w:keepNext w:val="0"/>
              <w:rPr>
                <w:szCs w:val="18"/>
              </w:rPr>
            </w:pPr>
          </w:p>
        </w:tc>
        <w:tc>
          <w:tcPr>
            <w:tcW w:w="1748" w:type="dxa"/>
          </w:tcPr>
          <w:p w14:paraId="3DB67C73" w14:textId="77777777" w:rsidR="00C74265" w:rsidRPr="003D4ABF" w:rsidRDefault="00C74265" w:rsidP="00525C5F">
            <w:pPr>
              <w:pStyle w:val="TAL"/>
              <w:keepNext w:val="0"/>
            </w:pPr>
            <w:r w:rsidRPr="003D4ABF">
              <w:t>Yes</w:t>
            </w:r>
          </w:p>
        </w:tc>
        <w:tc>
          <w:tcPr>
            <w:tcW w:w="1627" w:type="dxa"/>
          </w:tcPr>
          <w:p w14:paraId="1CD113FB" w14:textId="77777777" w:rsidR="00C74265" w:rsidRPr="003D4ABF" w:rsidRDefault="00C74265" w:rsidP="00525C5F">
            <w:pPr>
              <w:pStyle w:val="TAL"/>
              <w:keepNext w:val="0"/>
            </w:pPr>
            <w:r w:rsidRPr="003D4ABF">
              <w:t>Added</w:t>
            </w:r>
          </w:p>
        </w:tc>
      </w:tr>
      <w:tr w:rsidR="00C74265" w:rsidRPr="003D4ABF" w14:paraId="0052C15E" w14:textId="77777777" w:rsidTr="00525C5F">
        <w:trPr>
          <w:cantSplit/>
        </w:trPr>
        <w:tc>
          <w:tcPr>
            <w:tcW w:w="1980" w:type="dxa"/>
          </w:tcPr>
          <w:p w14:paraId="20AC4FD4" w14:textId="77777777" w:rsidR="00C74265" w:rsidRPr="003D4ABF" w:rsidRDefault="00C74265" w:rsidP="00525C5F">
            <w:pPr>
              <w:pStyle w:val="TAL"/>
              <w:keepNext w:val="0"/>
              <w:rPr>
                <w:szCs w:val="18"/>
              </w:rPr>
            </w:pPr>
            <w:r w:rsidRPr="003D4ABF">
              <w:rPr>
                <w:szCs w:val="18"/>
              </w:rPr>
              <w:t>Information on User Plane Latency requirements</w:t>
            </w:r>
          </w:p>
        </w:tc>
        <w:tc>
          <w:tcPr>
            <w:tcW w:w="2912" w:type="dxa"/>
          </w:tcPr>
          <w:p w14:paraId="0D7F4EC9" w14:textId="77777777" w:rsidR="00C74265" w:rsidRPr="003D4ABF" w:rsidRDefault="00C74265" w:rsidP="00525C5F">
            <w:pPr>
              <w:pStyle w:val="TAL"/>
              <w:keepNext w:val="0"/>
              <w:rPr>
                <w:szCs w:val="18"/>
              </w:rPr>
            </w:pPr>
            <w:r w:rsidRPr="003D4ABF">
              <w:rPr>
                <w:szCs w:val="18"/>
              </w:rPr>
              <w:t>Indicates the user plane latency requirements. It is defined in clause 6.3.6 of TS 23.548 [33].</w:t>
            </w:r>
          </w:p>
        </w:tc>
        <w:tc>
          <w:tcPr>
            <w:tcW w:w="1364" w:type="dxa"/>
          </w:tcPr>
          <w:p w14:paraId="67FE3588" w14:textId="77777777" w:rsidR="00C74265" w:rsidRPr="003D4ABF" w:rsidRDefault="00C74265" w:rsidP="00525C5F">
            <w:pPr>
              <w:pStyle w:val="TAL"/>
              <w:keepNext w:val="0"/>
              <w:rPr>
                <w:szCs w:val="18"/>
              </w:rPr>
            </w:pPr>
          </w:p>
        </w:tc>
        <w:tc>
          <w:tcPr>
            <w:tcW w:w="1748" w:type="dxa"/>
          </w:tcPr>
          <w:p w14:paraId="1E588B4F" w14:textId="77777777" w:rsidR="00C74265" w:rsidRPr="003D4ABF" w:rsidRDefault="00C74265" w:rsidP="00525C5F">
            <w:pPr>
              <w:pStyle w:val="TAL"/>
              <w:keepNext w:val="0"/>
            </w:pPr>
            <w:r w:rsidRPr="003D4ABF">
              <w:t>Yes</w:t>
            </w:r>
          </w:p>
        </w:tc>
        <w:tc>
          <w:tcPr>
            <w:tcW w:w="1627" w:type="dxa"/>
          </w:tcPr>
          <w:p w14:paraId="45E51490" w14:textId="77777777" w:rsidR="00C74265" w:rsidRPr="003D4ABF" w:rsidRDefault="00C74265" w:rsidP="00525C5F">
            <w:pPr>
              <w:pStyle w:val="TAL"/>
              <w:keepNext w:val="0"/>
            </w:pPr>
            <w:r w:rsidRPr="003D4ABF">
              <w:t>Added</w:t>
            </w:r>
          </w:p>
        </w:tc>
      </w:tr>
      <w:tr w:rsidR="00C74265" w:rsidRPr="003D4ABF" w14:paraId="6164B652" w14:textId="77777777" w:rsidTr="00525C5F">
        <w:trPr>
          <w:cantSplit/>
        </w:trPr>
        <w:tc>
          <w:tcPr>
            <w:tcW w:w="1980" w:type="dxa"/>
          </w:tcPr>
          <w:p w14:paraId="01D0D997" w14:textId="77777777" w:rsidR="00C74265" w:rsidRPr="003D4ABF" w:rsidRDefault="00C74265" w:rsidP="00525C5F">
            <w:pPr>
              <w:pStyle w:val="TAL"/>
              <w:keepNext w:val="0"/>
              <w:rPr>
                <w:szCs w:val="18"/>
              </w:rPr>
            </w:pPr>
            <w:r w:rsidRPr="003D4ABF">
              <w:rPr>
                <w:szCs w:val="18"/>
              </w:rPr>
              <w:t>Indication for Simultaneous Connectivity at Edge Relocation</w:t>
            </w:r>
          </w:p>
        </w:tc>
        <w:tc>
          <w:tcPr>
            <w:tcW w:w="2912" w:type="dxa"/>
          </w:tcPr>
          <w:p w14:paraId="4438304D" w14:textId="77777777" w:rsidR="00C74265" w:rsidRPr="003D4ABF" w:rsidRDefault="00C74265" w:rsidP="00525C5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AA1D5E6" w14:textId="77777777" w:rsidR="00C74265" w:rsidRPr="003D4ABF" w:rsidRDefault="00C74265" w:rsidP="00525C5F">
            <w:pPr>
              <w:pStyle w:val="TAL"/>
              <w:keepNext w:val="0"/>
              <w:rPr>
                <w:szCs w:val="18"/>
              </w:rPr>
            </w:pPr>
          </w:p>
        </w:tc>
        <w:tc>
          <w:tcPr>
            <w:tcW w:w="1748" w:type="dxa"/>
          </w:tcPr>
          <w:p w14:paraId="6D97AD99" w14:textId="77777777" w:rsidR="00C74265" w:rsidRPr="003D4ABF" w:rsidRDefault="00C74265" w:rsidP="00525C5F">
            <w:pPr>
              <w:pStyle w:val="TAL"/>
              <w:keepNext w:val="0"/>
            </w:pPr>
            <w:r w:rsidRPr="003D4ABF">
              <w:t>Yes</w:t>
            </w:r>
          </w:p>
        </w:tc>
        <w:tc>
          <w:tcPr>
            <w:tcW w:w="1627" w:type="dxa"/>
          </w:tcPr>
          <w:p w14:paraId="6EEBA6A3" w14:textId="77777777" w:rsidR="00C74265" w:rsidRPr="003D4ABF" w:rsidRDefault="00C74265" w:rsidP="00525C5F">
            <w:pPr>
              <w:pStyle w:val="TAL"/>
              <w:keepNext w:val="0"/>
            </w:pPr>
            <w:r w:rsidRPr="003D4ABF">
              <w:t>Added</w:t>
            </w:r>
          </w:p>
        </w:tc>
      </w:tr>
      <w:tr w:rsidR="00C74265" w:rsidRPr="003D4ABF" w14:paraId="4708DE3F" w14:textId="77777777" w:rsidTr="00525C5F">
        <w:trPr>
          <w:cantSplit/>
        </w:trPr>
        <w:tc>
          <w:tcPr>
            <w:tcW w:w="1980" w:type="dxa"/>
          </w:tcPr>
          <w:p w14:paraId="6FB35269" w14:textId="77777777" w:rsidR="00C74265" w:rsidRPr="003D4ABF" w:rsidRDefault="00C74265" w:rsidP="00525C5F">
            <w:pPr>
              <w:pStyle w:val="TAL"/>
              <w:keepNext w:val="0"/>
              <w:rPr>
                <w:szCs w:val="18"/>
              </w:rPr>
            </w:pPr>
            <w:r w:rsidRPr="003D4ABF">
              <w:rPr>
                <w:szCs w:val="18"/>
              </w:rPr>
              <w:t>Information for EAS IP Replacement in 5GC</w:t>
            </w:r>
          </w:p>
        </w:tc>
        <w:tc>
          <w:tcPr>
            <w:tcW w:w="2912" w:type="dxa"/>
          </w:tcPr>
          <w:p w14:paraId="4D6D7231" w14:textId="77777777" w:rsidR="00C74265" w:rsidRPr="003D4ABF" w:rsidRDefault="00C74265" w:rsidP="00525C5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AC298F0" w14:textId="77777777" w:rsidR="00C74265" w:rsidRPr="003D4ABF" w:rsidRDefault="00C74265" w:rsidP="00525C5F">
            <w:pPr>
              <w:pStyle w:val="TAL"/>
              <w:keepNext w:val="0"/>
              <w:rPr>
                <w:szCs w:val="18"/>
              </w:rPr>
            </w:pPr>
          </w:p>
        </w:tc>
        <w:tc>
          <w:tcPr>
            <w:tcW w:w="1748" w:type="dxa"/>
          </w:tcPr>
          <w:p w14:paraId="167238E9" w14:textId="77777777" w:rsidR="00C74265" w:rsidRPr="003D4ABF" w:rsidRDefault="00C74265" w:rsidP="00525C5F">
            <w:pPr>
              <w:pStyle w:val="TAL"/>
              <w:keepNext w:val="0"/>
            </w:pPr>
            <w:r w:rsidRPr="003D4ABF">
              <w:t>Yes</w:t>
            </w:r>
          </w:p>
        </w:tc>
        <w:tc>
          <w:tcPr>
            <w:tcW w:w="1627" w:type="dxa"/>
          </w:tcPr>
          <w:p w14:paraId="36FDF0BA" w14:textId="77777777" w:rsidR="00C74265" w:rsidRPr="003D4ABF" w:rsidRDefault="00C74265" w:rsidP="00525C5F">
            <w:pPr>
              <w:pStyle w:val="TAL"/>
              <w:keepNext w:val="0"/>
            </w:pPr>
            <w:r w:rsidRPr="003D4ABF">
              <w:t>Added</w:t>
            </w:r>
          </w:p>
        </w:tc>
      </w:tr>
      <w:tr w:rsidR="00C74265" w:rsidRPr="003D4ABF" w14:paraId="25D04C7D" w14:textId="77777777" w:rsidTr="00525C5F">
        <w:trPr>
          <w:cantSplit/>
        </w:trPr>
        <w:tc>
          <w:tcPr>
            <w:tcW w:w="1980" w:type="dxa"/>
          </w:tcPr>
          <w:p w14:paraId="3A42E616" w14:textId="77777777" w:rsidR="00C74265" w:rsidRPr="003D4ABF" w:rsidRDefault="00C74265" w:rsidP="00525C5F">
            <w:pPr>
              <w:pStyle w:val="TAL"/>
              <w:keepNext w:val="0"/>
              <w:rPr>
                <w:szCs w:val="18"/>
              </w:rPr>
            </w:pPr>
            <w:r>
              <w:rPr>
                <w:szCs w:val="18"/>
              </w:rPr>
              <w:t>EAS Correlation indication</w:t>
            </w:r>
          </w:p>
        </w:tc>
        <w:tc>
          <w:tcPr>
            <w:tcW w:w="2912" w:type="dxa"/>
          </w:tcPr>
          <w:p w14:paraId="3381B39C" w14:textId="77777777" w:rsidR="00C74265" w:rsidRPr="003D4ABF" w:rsidRDefault="00C74265" w:rsidP="00525C5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1D42471" w14:textId="77777777" w:rsidR="00C74265" w:rsidRPr="003D4ABF" w:rsidRDefault="00C74265" w:rsidP="00525C5F">
            <w:pPr>
              <w:pStyle w:val="TAL"/>
              <w:keepNext w:val="0"/>
              <w:rPr>
                <w:szCs w:val="18"/>
              </w:rPr>
            </w:pPr>
          </w:p>
        </w:tc>
        <w:tc>
          <w:tcPr>
            <w:tcW w:w="1748" w:type="dxa"/>
          </w:tcPr>
          <w:p w14:paraId="1286C271" w14:textId="77777777" w:rsidR="00C74265" w:rsidRPr="003D4ABF" w:rsidRDefault="00C74265" w:rsidP="00525C5F">
            <w:pPr>
              <w:pStyle w:val="TAL"/>
              <w:keepNext w:val="0"/>
            </w:pPr>
            <w:r w:rsidRPr="003D4ABF">
              <w:t>Yes</w:t>
            </w:r>
          </w:p>
        </w:tc>
        <w:tc>
          <w:tcPr>
            <w:tcW w:w="1627" w:type="dxa"/>
          </w:tcPr>
          <w:p w14:paraId="56DE3627" w14:textId="77777777" w:rsidR="00C74265" w:rsidRPr="003D4ABF" w:rsidRDefault="00C74265" w:rsidP="00525C5F">
            <w:pPr>
              <w:pStyle w:val="TAL"/>
              <w:keepNext w:val="0"/>
            </w:pPr>
            <w:r w:rsidRPr="003D4ABF">
              <w:t>Added</w:t>
            </w:r>
          </w:p>
        </w:tc>
      </w:tr>
      <w:tr w:rsidR="00C74265" w:rsidRPr="003D4ABF" w14:paraId="2E67312F" w14:textId="77777777" w:rsidTr="00525C5F">
        <w:trPr>
          <w:cantSplit/>
        </w:trPr>
        <w:tc>
          <w:tcPr>
            <w:tcW w:w="1980" w:type="dxa"/>
          </w:tcPr>
          <w:p w14:paraId="4313147A" w14:textId="77777777" w:rsidR="00C74265" w:rsidRPr="003D4ABF" w:rsidRDefault="00C74265" w:rsidP="00525C5F">
            <w:pPr>
              <w:pStyle w:val="TAL"/>
              <w:keepNext w:val="0"/>
              <w:rPr>
                <w:szCs w:val="18"/>
              </w:rPr>
            </w:pPr>
            <w:r>
              <w:rPr>
                <w:szCs w:val="18"/>
              </w:rPr>
              <w:t>Traffic Correlation ID</w:t>
            </w:r>
          </w:p>
        </w:tc>
        <w:tc>
          <w:tcPr>
            <w:tcW w:w="2912" w:type="dxa"/>
          </w:tcPr>
          <w:p w14:paraId="4E056795" w14:textId="77777777" w:rsidR="00C74265" w:rsidRPr="003D4ABF" w:rsidRDefault="00C74265" w:rsidP="00525C5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063A21C" w14:textId="77777777" w:rsidR="00C74265" w:rsidRPr="003D4ABF" w:rsidRDefault="00C74265" w:rsidP="00525C5F">
            <w:pPr>
              <w:pStyle w:val="TAL"/>
              <w:keepNext w:val="0"/>
              <w:rPr>
                <w:szCs w:val="18"/>
              </w:rPr>
            </w:pPr>
          </w:p>
        </w:tc>
        <w:tc>
          <w:tcPr>
            <w:tcW w:w="1748" w:type="dxa"/>
          </w:tcPr>
          <w:p w14:paraId="494EE3FD" w14:textId="77777777" w:rsidR="00C74265" w:rsidRPr="003D4ABF" w:rsidRDefault="00C74265" w:rsidP="00525C5F">
            <w:pPr>
              <w:pStyle w:val="TAL"/>
              <w:keepNext w:val="0"/>
            </w:pPr>
            <w:r w:rsidRPr="003D4ABF">
              <w:t>Yes</w:t>
            </w:r>
          </w:p>
        </w:tc>
        <w:tc>
          <w:tcPr>
            <w:tcW w:w="1627" w:type="dxa"/>
          </w:tcPr>
          <w:p w14:paraId="728D3640" w14:textId="77777777" w:rsidR="00C74265" w:rsidRPr="003D4ABF" w:rsidRDefault="00C74265" w:rsidP="00525C5F">
            <w:pPr>
              <w:pStyle w:val="TAL"/>
              <w:keepNext w:val="0"/>
            </w:pPr>
            <w:r w:rsidRPr="003D4ABF">
              <w:t>Added</w:t>
            </w:r>
          </w:p>
        </w:tc>
      </w:tr>
      <w:tr w:rsidR="00C74265" w:rsidRPr="003D4ABF" w14:paraId="6DC73D94" w14:textId="77777777" w:rsidTr="00525C5F">
        <w:trPr>
          <w:cantSplit/>
        </w:trPr>
        <w:tc>
          <w:tcPr>
            <w:tcW w:w="1980" w:type="dxa"/>
          </w:tcPr>
          <w:p w14:paraId="47D69C55" w14:textId="77777777" w:rsidR="00C74265" w:rsidRPr="003D4ABF" w:rsidRDefault="00C74265" w:rsidP="00525C5F">
            <w:pPr>
              <w:pStyle w:val="TAL"/>
              <w:keepNext w:val="0"/>
              <w:rPr>
                <w:szCs w:val="18"/>
              </w:rPr>
            </w:pPr>
            <w:r>
              <w:rPr>
                <w:szCs w:val="18"/>
              </w:rPr>
              <w:t>Common EAS IP address</w:t>
            </w:r>
          </w:p>
        </w:tc>
        <w:tc>
          <w:tcPr>
            <w:tcW w:w="2912" w:type="dxa"/>
          </w:tcPr>
          <w:p w14:paraId="0F3854EE" w14:textId="77777777" w:rsidR="00C74265" w:rsidRPr="003D4ABF" w:rsidRDefault="00C74265" w:rsidP="00525C5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F1EDF16" w14:textId="77777777" w:rsidR="00C74265" w:rsidRPr="003D4ABF" w:rsidRDefault="00C74265" w:rsidP="00525C5F">
            <w:pPr>
              <w:pStyle w:val="TAL"/>
              <w:keepNext w:val="0"/>
              <w:rPr>
                <w:szCs w:val="18"/>
              </w:rPr>
            </w:pPr>
          </w:p>
        </w:tc>
        <w:tc>
          <w:tcPr>
            <w:tcW w:w="1748" w:type="dxa"/>
          </w:tcPr>
          <w:p w14:paraId="5E614AC6" w14:textId="77777777" w:rsidR="00C74265" w:rsidRPr="003D4ABF" w:rsidRDefault="00C74265" w:rsidP="00525C5F">
            <w:pPr>
              <w:pStyle w:val="TAL"/>
              <w:keepNext w:val="0"/>
            </w:pPr>
            <w:r w:rsidRPr="003D4ABF">
              <w:t>Yes</w:t>
            </w:r>
          </w:p>
        </w:tc>
        <w:tc>
          <w:tcPr>
            <w:tcW w:w="1627" w:type="dxa"/>
          </w:tcPr>
          <w:p w14:paraId="557E6A77" w14:textId="77777777" w:rsidR="00C74265" w:rsidRPr="003D4ABF" w:rsidRDefault="00C74265" w:rsidP="00525C5F">
            <w:pPr>
              <w:pStyle w:val="TAL"/>
              <w:keepNext w:val="0"/>
            </w:pPr>
            <w:r w:rsidRPr="003D4ABF">
              <w:t>Added</w:t>
            </w:r>
          </w:p>
        </w:tc>
      </w:tr>
      <w:tr w:rsidR="00C74265" w:rsidRPr="003D4ABF" w14:paraId="63A9A42B" w14:textId="77777777" w:rsidTr="00525C5F">
        <w:trPr>
          <w:cantSplit/>
        </w:trPr>
        <w:tc>
          <w:tcPr>
            <w:tcW w:w="1980" w:type="dxa"/>
          </w:tcPr>
          <w:p w14:paraId="0F925B9E" w14:textId="77777777" w:rsidR="00C74265" w:rsidRPr="003D4ABF" w:rsidRDefault="00C74265" w:rsidP="00525C5F">
            <w:pPr>
              <w:pStyle w:val="TAL"/>
              <w:keepNext w:val="0"/>
              <w:rPr>
                <w:szCs w:val="18"/>
              </w:rPr>
            </w:pPr>
            <w:r>
              <w:rPr>
                <w:szCs w:val="18"/>
              </w:rPr>
              <w:t>Common DNAI</w:t>
            </w:r>
          </w:p>
        </w:tc>
        <w:tc>
          <w:tcPr>
            <w:tcW w:w="2912" w:type="dxa"/>
          </w:tcPr>
          <w:p w14:paraId="7CD171D2" w14:textId="77777777" w:rsidR="00C74265" w:rsidRPr="003D4ABF" w:rsidRDefault="00C74265" w:rsidP="00525C5F">
            <w:pPr>
              <w:pStyle w:val="TAL"/>
              <w:keepNext w:val="0"/>
              <w:rPr>
                <w:szCs w:val="18"/>
              </w:rPr>
            </w:pPr>
            <w:r>
              <w:rPr>
                <w:szCs w:val="18"/>
              </w:rPr>
              <w:t>Common DNAI applicable to the set of UEs identified by a traffic correlation ID.</w:t>
            </w:r>
          </w:p>
        </w:tc>
        <w:tc>
          <w:tcPr>
            <w:tcW w:w="1364" w:type="dxa"/>
          </w:tcPr>
          <w:p w14:paraId="0A0872B0" w14:textId="77777777" w:rsidR="00C74265" w:rsidRPr="003D4ABF" w:rsidRDefault="00C74265" w:rsidP="00525C5F">
            <w:pPr>
              <w:pStyle w:val="TAL"/>
              <w:keepNext w:val="0"/>
              <w:rPr>
                <w:szCs w:val="18"/>
              </w:rPr>
            </w:pPr>
          </w:p>
        </w:tc>
        <w:tc>
          <w:tcPr>
            <w:tcW w:w="1748" w:type="dxa"/>
          </w:tcPr>
          <w:p w14:paraId="012484E9" w14:textId="77777777" w:rsidR="00C74265" w:rsidRPr="003D4ABF" w:rsidRDefault="00C74265" w:rsidP="00525C5F">
            <w:pPr>
              <w:pStyle w:val="TAL"/>
              <w:keepNext w:val="0"/>
            </w:pPr>
            <w:r w:rsidRPr="003D4ABF">
              <w:t>Yes</w:t>
            </w:r>
          </w:p>
        </w:tc>
        <w:tc>
          <w:tcPr>
            <w:tcW w:w="1627" w:type="dxa"/>
          </w:tcPr>
          <w:p w14:paraId="710B903F" w14:textId="77777777" w:rsidR="00C74265" w:rsidRPr="003D4ABF" w:rsidRDefault="00C74265" w:rsidP="00525C5F">
            <w:pPr>
              <w:pStyle w:val="TAL"/>
              <w:keepNext w:val="0"/>
            </w:pPr>
            <w:r w:rsidRPr="003D4ABF">
              <w:t>Added</w:t>
            </w:r>
          </w:p>
        </w:tc>
      </w:tr>
      <w:tr w:rsidR="00C74265" w:rsidRPr="003D4ABF" w14:paraId="407BBA84" w14:textId="77777777" w:rsidTr="00525C5F">
        <w:trPr>
          <w:cantSplit/>
        </w:trPr>
        <w:tc>
          <w:tcPr>
            <w:tcW w:w="1980" w:type="dxa"/>
          </w:tcPr>
          <w:p w14:paraId="7E0BDE8F" w14:textId="77777777" w:rsidR="00C74265" w:rsidRPr="003D4ABF" w:rsidRDefault="00C74265" w:rsidP="00525C5F">
            <w:pPr>
              <w:pStyle w:val="TAL"/>
              <w:keepNext w:val="0"/>
              <w:rPr>
                <w:szCs w:val="18"/>
              </w:rPr>
            </w:pPr>
            <w:r>
              <w:rPr>
                <w:szCs w:val="18"/>
              </w:rPr>
              <w:t>FQDN(s)</w:t>
            </w:r>
          </w:p>
        </w:tc>
        <w:tc>
          <w:tcPr>
            <w:tcW w:w="2912" w:type="dxa"/>
          </w:tcPr>
          <w:p w14:paraId="28660518" w14:textId="77777777" w:rsidR="00C74265" w:rsidRPr="003D4ABF" w:rsidRDefault="00C74265" w:rsidP="00525C5F">
            <w:pPr>
              <w:pStyle w:val="TAL"/>
              <w:keepNext w:val="0"/>
              <w:rPr>
                <w:szCs w:val="18"/>
              </w:rPr>
            </w:pPr>
            <w:r>
              <w:rPr>
                <w:szCs w:val="18"/>
              </w:rPr>
              <w:t>FQDN(s) for the application indicated in the PCC rule (see clause 5.6.7 of TS 23.501 [2]).</w:t>
            </w:r>
          </w:p>
        </w:tc>
        <w:tc>
          <w:tcPr>
            <w:tcW w:w="1364" w:type="dxa"/>
          </w:tcPr>
          <w:p w14:paraId="6CDE27FB" w14:textId="77777777" w:rsidR="00C74265" w:rsidRPr="003D4ABF" w:rsidRDefault="00C74265" w:rsidP="00525C5F">
            <w:pPr>
              <w:pStyle w:val="TAL"/>
              <w:keepNext w:val="0"/>
              <w:rPr>
                <w:szCs w:val="18"/>
              </w:rPr>
            </w:pPr>
          </w:p>
        </w:tc>
        <w:tc>
          <w:tcPr>
            <w:tcW w:w="1748" w:type="dxa"/>
          </w:tcPr>
          <w:p w14:paraId="21B0C637" w14:textId="77777777" w:rsidR="00C74265" w:rsidRPr="003D4ABF" w:rsidRDefault="00C74265" w:rsidP="00525C5F">
            <w:pPr>
              <w:pStyle w:val="TAL"/>
              <w:keepNext w:val="0"/>
            </w:pPr>
            <w:r w:rsidRPr="003D4ABF">
              <w:t>Yes</w:t>
            </w:r>
          </w:p>
        </w:tc>
        <w:tc>
          <w:tcPr>
            <w:tcW w:w="1627" w:type="dxa"/>
          </w:tcPr>
          <w:p w14:paraId="15B0F38A" w14:textId="77777777" w:rsidR="00C74265" w:rsidRPr="003D4ABF" w:rsidRDefault="00C74265" w:rsidP="00525C5F">
            <w:pPr>
              <w:pStyle w:val="TAL"/>
              <w:keepNext w:val="0"/>
            </w:pPr>
            <w:r w:rsidRPr="003D4ABF">
              <w:t>Added</w:t>
            </w:r>
          </w:p>
        </w:tc>
      </w:tr>
      <w:tr w:rsidR="00C74265" w:rsidRPr="003D4ABF" w14:paraId="4250A465" w14:textId="77777777" w:rsidTr="00525C5F">
        <w:trPr>
          <w:cantSplit/>
        </w:trPr>
        <w:tc>
          <w:tcPr>
            <w:tcW w:w="1980" w:type="dxa"/>
          </w:tcPr>
          <w:p w14:paraId="65AF3B6F" w14:textId="77777777" w:rsidR="00C74265" w:rsidRPr="003D4ABF" w:rsidRDefault="00C74265" w:rsidP="00525C5F">
            <w:pPr>
              <w:pStyle w:val="TAL"/>
              <w:keepNext w:val="0"/>
              <w:rPr>
                <w:szCs w:val="18"/>
              </w:rPr>
            </w:pPr>
            <w:r>
              <w:rPr>
                <w:szCs w:val="18"/>
              </w:rPr>
              <w:lastRenderedPageBreak/>
              <w:t>NEF information</w:t>
            </w:r>
          </w:p>
        </w:tc>
        <w:tc>
          <w:tcPr>
            <w:tcW w:w="2912" w:type="dxa"/>
          </w:tcPr>
          <w:p w14:paraId="0E87F73B" w14:textId="77777777" w:rsidR="00C74265" w:rsidRPr="003D4ABF" w:rsidRDefault="00C74265" w:rsidP="00525C5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124471D" w14:textId="77777777" w:rsidR="00C74265" w:rsidRPr="003D4ABF" w:rsidRDefault="00C74265" w:rsidP="00525C5F">
            <w:pPr>
              <w:pStyle w:val="TAL"/>
              <w:keepNext w:val="0"/>
              <w:rPr>
                <w:szCs w:val="18"/>
              </w:rPr>
            </w:pPr>
          </w:p>
        </w:tc>
        <w:tc>
          <w:tcPr>
            <w:tcW w:w="1748" w:type="dxa"/>
          </w:tcPr>
          <w:p w14:paraId="37C8CB3F" w14:textId="77777777" w:rsidR="00C74265" w:rsidRPr="003D4ABF" w:rsidRDefault="00C74265" w:rsidP="00525C5F">
            <w:pPr>
              <w:pStyle w:val="TAL"/>
              <w:keepNext w:val="0"/>
            </w:pPr>
            <w:r w:rsidRPr="003D4ABF">
              <w:t>Yes</w:t>
            </w:r>
          </w:p>
        </w:tc>
        <w:tc>
          <w:tcPr>
            <w:tcW w:w="1627" w:type="dxa"/>
          </w:tcPr>
          <w:p w14:paraId="2D2A1411" w14:textId="77777777" w:rsidR="00C74265" w:rsidRPr="003D4ABF" w:rsidRDefault="00C74265" w:rsidP="00525C5F">
            <w:pPr>
              <w:pStyle w:val="TAL"/>
              <w:keepNext w:val="0"/>
            </w:pPr>
            <w:r w:rsidRPr="003D4ABF">
              <w:t>Added</w:t>
            </w:r>
          </w:p>
        </w:tc>
      </w:tr>
      <w:tr w:rsidR="00C74265" w:rsidRPr="003D4ABF" w14:paraId="24D6A285" w14:textId="77777777" w:rsidTr="00525C5F">
        <w:trPr>
          <w:cantSplit/>
        </w:trPr>
        <w:tc>
          <w:tcPr>
            <w:tcW w:w="1980" w:type="dxa"/>
          </w:tcPr>
          <w:p w14:paraId="2ABF96D3" w14:textId="77777777" w:rsidR="00C74265" w:rsidRPr="003D4ABF" w:rsidRDefault="00C74265" w:rsidP="00525C5F">
            <w:pPr>
              <w:pStyle w:val="TAL"/>
              <w:keepNext w:val="0"/>
            </w:pPr>
            <w:r w:rsidRPr="003D4ABF">
              <w:rPr>
                <w:b/>
                <w:szCs w:val="18"/>
              </w:rPr>
              <w:t>NBIFOM related control Information</w:t>
            </w:r>
          </w:p>
        </w:tc>
        <w:tc>
          <w:tcPr>
            <w:tcW w:w="2912" w:type="dxa"/>
          </w:tcPr>
          <w:p w14:paraId="1309F838" w14:textId="77777777" w:rsidR="00C74265" w:rsidRPr="003D4ABF" w:rsidRDefault="00C74265" w:rsidP="00525C5F">
            <w:pPr>
              <w:pStyle w:val="TAL"/>
              <w:keepNext w:val="0"/>
            </w:pPr>
            <w:r w:rsidRPr="003D4ABF">
              <w:rPr>
                <w:i/>
                <w:szCs w:val="18"/>
              </w:rPr>
              <w:t>This part describes PCC rule information related with NBIFOM.</w:t>
            </w:r>
          </w:p>
        </w:tc>
        <w:tc>
          <w:tcPr>
            <w:tcW w:w="1364" w:type="dxa"/>
          </w:tcPr>
          <w:p w14:paraId="00842E7A" w14:textId="77777777" w:rsidR="00C74265" w:rsidRPr="003D4ABF" w:rsidRDefault="00C74265" w:rsidP="00525C5F">
            <w:pPr>
              <w:pStyle w:val="TAL"/>
              <w:keepNext w:val="0"/>
              <w:rPr>
                <w:szCs w:val="18"/>
              </w:rPr>
            </w:pPr>
          </w:p>
        </w:tc>
        <w:tc>
          <w:tcPr>
            <w:tcW w:w="1748" w:type="dxa"/>
          </w:tcPr>
          <w:p w14:paraId="69F79F49" w14:textId="77777777" w:rsidR="00C74265" w:rsidRPr="003D4ABF" w:rsidRDefault="00C74265" w:rsidP="00525C5F">
            <w:pPr>
              <w:pStyle w:val="TAL"/>
              <w:keepNext w:val="0"/>
            </w:pPr>
          </w:p>
        </w:tc>
        <w:tc>
          <w:tcPr>
            <w:tcW w:w="1627" w:type="dxa"/>
          </w:tcPr>
          <w:p w14:paraId="5BA6B0B9" w14:textId="77777777" w:rsidR="00C74265" w:rsidRPr="003D4ABF" w:rsidRDefault="00C74265" w:rsidP="00525C5F">
            <w:pPr>
              <w:pStyle w:val="TAL"/>
              <w:keepNext w:val="0"/>
            </w:pPr>
          </w:p>
        </w:tc>
      </w:tr>
      <w:tr w:rsidR="00C74265" w:rsidRPr="003D4ABF" w14:paraId="2286D54B" w14:textId="77777777" w:rsidTr="00525C5F">
        <w:trPr>
          <w:cantSplit/>
        </w:trPr>
        <w:tc>
          <w:tcPr>
            <w:tcW w:w="1980" w:type="dxa"/>
          </w:tcPr>
          <w:p w14:paraId="59257EB7" w14:textId="77777777" w:rsidR="00C74265" w:rsidRPr="003D4ABF" w:rsidRDefault="00C74265" w:rsidP="00525C5F">
            <w:pPr>
              <w:pStyle w:val="TAL"/>
              <w:keepNext w:val="0"/>
            </w:pPr>
            <w:r w:rsidRPr="003D4ABF">
              <w:rPr>
                <w:szCs w:val="18"/>
              </w:rPr>
              <w:t>Allowed Access Type</w:t>
            </w:r>
          </w:p>
        </w:tc>
        <w:tc>
          <w:tcPr>
            <w:tcW w:w="2912" w:type="dxa"/>
          </w:tcPr>
          <w:p w14:paraId="0E7B0761" w14:textId="77777777" w:rsidR="00C74265" w:rsidRPr="003D4ABF" w:rsidRDefault="00C74265" w:rsidP="00525C5F">
            <w:pPr>
              <w:pStyle w:val="TAL"/>
              <w:keepNext w:val="0"/>
            </w:pPr>
            <w:r w:rsidRPr="003D4ABF">
              <w:rPr>
                <w:szCs w:val="18"/>
              </w:rPr>
              <w:t>The access to be used for traffic identified by the PCC rule.</w:t>
            </w:r>
          </w:p>
        </w:tc>
        <w:tc>
          <w:tcPr>
            <w:tcW w:w="1364" w:type="dxa"/>
          </w:tcPr>
          <w:p w14:paraId="20D6C000" w14:textId="77777777" w:rsidR="00C74265" w:rsidRPr="003D4ABF" w:rsidRDefault="00C74265" w:rsidP="00525C5F">
            <w:pPr>
              <w:pStyle w:val="TAL"/>
              <w:keepNext w:val="0"/>
              <w:rPr>
                <w:szCs w:val="18"/>
              </w:rPr>
            </w:pPr>
          </w:p>
        </w:tc>
        <w:tc>
          <w:tcPr>
            <w:tcW w:w="1748" w:type="dxa"/>
          </w:tcPr>
          <w:p w14:paraId="69907678" w14:textId="77777777" w:rsidR="00C74265" w:rsidRPr="003D4ABF" w:rsidRDefault="00C74265" w:rsidP="00525C5F">
            <w:pPr>
              <w:pStyle w:val="TAL"/>
              <w:keepNext w:val="0"/>
            </w:pPr>
          </w:p>
        </w:tc>
        <w:tc>
          <w:tcPr>
            <w:tcW w:w="1627" w:type="dxa"/>
          </w:tcPr>
          <w:p w14:paraId="661DDBD1" w14:textId="77777777" w:rsidR="00C74265" w:rsidRPr="003D4ABF" w:rsidRDefault="00C74265" w:rsidP="00525C5F">
            <w:pPr>
              <w:pStyle w:val="TAL"/>
              <w:keepNext w:val="0"/>
            </w:pPr>
            <w:r w:rsidRPr="003D4ABF">
              <w:t>Removed</w:t>
            </w:r>
          </w:p>
        </w:tc>
      </w:tr>
      <w:tr w:rsidR="00C74265" w:rsidRPr="003D4ABF" w14:paraId="6D431BEF" w14:textId="77777777" w:rsidTr="00525C5F">
        <w:trPr>
          <w:cantSplit/>
        </w:trPr>
        <w:tc>
          <w:tcPr>
            <w:tcW w:w="1980" w:type="dxa"/>
          </w:tcPr>
          <w:p w14:paraId="29B15518" w14:textId="77777777" w:rsidR="00C74265" w:rsidRPr="003D4ABF" w:rsidRDefault="00C74265" w:rsidP="00525C5F">
            <w:pPr>
              <w:pStyle w:val="TAL"/>
              <w:keepNext w:val="0"/>
              <w:rPr>
                <w:szCs w:val="18"/>
              </w:rPr>
            </w:pPr>
            <w:r w:rsidRPr="003D4ABF">
              <w:rPr>
                <w:b/>
                <w:szCs w:val="18"/>
              </w:rPr>
              <w:t>RAN support information</w:t>
            </w:r>
          </w:p>
        </w:tc>
        <w:tc>
          <w:tcPr>
            <w:tcW w:w="2912" w:type="dxa"/>
          </w:tcPr>
          <w:p w14:paraId="131A5210" w14:textId="77777777" w:rsidR="00C74265" w:rsidRPr="003D4ABF" w:rsidRDefault="00C74265" w:rsidP="00525C5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3CAE934" w14:textId="77777777" w:rsidR="00C74265" w:rsidRPr="003D4ABF" w:rsidRDefault="00C74265" w:rsidP="00525C5F">
            <w:pPr>
              <w:pStyle w:val="TAL"/>
              <w:keepNext w:val="0"/>
              <w:rPr>
                <w:szCs w:val="18"/>
              </w:rPr>
            </w:pPr>
          </w:p>
        </w:tc>
        <w:tc>
          <w:tcPr>
            <w:tcW w:w="1748" w:type="dxa"/>
          </w:tcPr>
          <w:p w14:paraId="4A617556" w14:textId="77777777" w:rsidR="00C74265" w:rsidRPr="003D4ABF" w:rsidRDefault="00C74265" w:rsidP="00525C5F">
            <w:pPr>
              <w:pStyle w:val="TAL"/>
              <w:keepNext w:val="0"/>
            </w:pPr>
          </w:p>
        </w:tc>
        <w:tc>
          <w:tcPr>
            <w:tcW w:w="1627" w:type="dxa"/>
          </w:tcPr>
          <w:p w14:paraId="17DF516A" w14:textId="77777777" w:rsidR="00C74265" w:rsidRPr="003D4ABF" w:rsidRDefault="00C74265" w:rsidP="00525C5F">
            <w:pPr>
              <w:pStyle w:val="TAL"/>
              <w:keepNext w:val="0"/>
            </w:pPr>
          </w:p>
        </w:tc>
      </w:tr>
      <w:tr w:rsidR="00C74265" w:rsidRPr="003D4ABF" w14:paraId="4755DDA8" w14:textId="77777777" w:rsidTr="00525C5F">
        <w:trPr>
          <w:cantSplit/>
        </w:trPr>
        <w:tc>
          <w:tcPr>
            <w:tcW w:w="1980" w:type="dxa"/>
          </w:tcPr>
          <w:p w14:paraId="42938427" w14:textId="77777777" w:rsidR="00C74265" w:rsidRPr="003D4ABF" w:rsidRDefault="00C74265" w:rsidP="00525C5F">
            <w:pPr>
              <w:pStyle w:val="TAL"/>
              <w:keepNext w:val="0"/>
            </w:pPr>
            <w:r w:rsidRPr="003D4ABF">
              <w:t>UL Maximum Packet Loss Rate</w:t>
            </w:r>
          </w:p>
        </w:tc>
        <w:tc>
          <w:tcPr>
            <w:tcW w:w="2912" w:type="dxa"/>
          </w:tcPr>
          <w:p w14:paraId="3041AE66" w14:textId="77777777" w:rsidR="00C74265" w:rsidRPr="003D4ABF" w:rsidRDefault="00C74265" w:rsidP="00525C5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2CC5DE9" w14:textId="77777777" w:rsidR="00C74265" w:rsidRPr="003D4ABF" w:rsidRDefault="00C74265" w:rsidP="00525C5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53BB233" w14:textId="77777777" w:rsidR="00C74265" w:rsidRPr="003D4ABF" w:rsidRDefault="00C74265" w:rsidP="00525C5F">
            <w:pPr>
              <w:pStyle w:val="TAL"/>
              <w:keepNext w:val="0"/>
            </w:pPr>
            <w:r w:rsidRPr="003D4ABF">
              <w:t>Yes</w:t>
            </w:r>
          </w:p>
        </w:tc>
        <w:tc>
          <w:tcPr>
            <w:tcW w:w="1627" w:type="dxa"/>
          </w:tcPr>
          <w:p w14:paraId="6E302059" w14:textId="77777777" w:rsidR="00C74265" w:rsidRPr="003D4ABF" w:rsidRDefault="00C74265" w:rsidP="00525C5F">
            <w:pPr>
              <w:pStyle w:val="TAL"/>
              <w:keepNext w:val="0"/>
            </w:pPr>
            <w:r w:rsidRPr="003D4ABF">
              <w:t>None</w:t>
            </w:r>
          </w:p>
        </w:tc>
      </w:tr>
      <w:tr w:rsidR="00C74265" w:rsidRPr="003D4ABF" w14:paraId="66317B40" w14:textId="77777777" w:rsidTr="00525C5F">
        <w:trPr>
          <w:cantSplit/>
        </w:trPr>
        <w:tc>
          <w:tcPr>
            <w:tcW w:w="1980" w:type="dxa"/>
          </w:tcPr>
          <w:p w14:paraId="44256274" w14:textId="77777777" w:rsidR="00C74265" w:rsidRPr="003D4ABF" w:rsidRDefault="00C74265" w:rsidP="00525C5F">
            <w:pPr>
              <w:pStyle w:val="TAL"/>
              <w:keepNext w:val="0"/>
            </w:pPr>
            <w:r w:rsidRPr="003D4ABF">
              <w:t>DL Maximum Packet Loss Rate</w:t>
            </w:r>
          </w:p>
        </w:tc>
        <w:tc>
          <w:tcPr>
            <w:tcW w:w="2912" w:type="dxa"/>
          </w:tcPr>
          <w:p w14:paraId="693ECF9C" w14:textId="77777777" w:rsidR="00C74265" w:rsidRPr="003D4ABF" w:rsidRDefault="00C74265" w:rsidP="00525C5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9AF7ADA" w14:textId="77777777" w:rsidR="00C74265" w:rsidRPr="003D4ABF" w:rsidRDefault="00C74265" w:rsidP="00525C5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C08B53E" w14:textId="77777777" w:rsidR="00C74265" w:rsidRPr="003D4ABF" w:rsidRDefault="00C74265" w:rsidP="00525C5F">
            <w:pPr>
              <w:pStyle w:val="TAL"/>
              <w:keepNext w:val="0"/>
            </w:pPr>
            <w:r w:rsidRPr="003D4ABF">
              <w:t>Yes</w:t>
            </w:r>
          </w:p>
        </w:tc>
        <w:tc>
          <w:tcPr>
            <w:tcW w:w="1627" w:type="dxa"/>
          </w:tcPr>
          <w:p w14:paraId="051DE045" w14:textId="77777777" w:rsidR="00C74265" w:rsidRPr="003D4ABF" w:rsidRDefault="00C74265" w:rsidP="00525C5F">
            <w:pPr>
              <w:pStyle w:val="TAL"/>
              <w:keepNext w:val="0"/>
            </w:pPr>
            <w:r w:rsidRPr="003D4ABF">
              <w:t>None</w:t>
            </w:r>
          </w:p>
        </w:tc>
      </w:tr>
      <w:tr w:rsidR="00C74265" w:rsidRPr="003D4ABF" w14:paraId="670671A8" w14:textId="77777777" w:rsidTr="00525C5F">
        <w:trPr>
          <w:cantSplit/>
        </w:trPr>
        <w:tc>
          <w:tcPr>
            <w:tcW w:w="1980" w:type="dxa"/>
          </w:tcPr>
          <w:p w14:paraId="13522B55" w14:textId="77777777" w:rsidR="00C74265" w:rsidRPr="000050FB" w:rsidRDefault="00C74265" w:rsidP="00525C5F">
            <w:pPr>
              <w:pStyle w:val="TAL"/>
              <w:keepNext w:val="0"/>
              <w:rPr>
                <w:b/>
                <w:lang w:val="fr-FR"/>
              </w:rPr>
            </w:pPr>
            <w:r w:rsidRPr="000050FB">
              <w:rPr>
                <w:b/>
                <w:lang w:val="fr-FR"/>
              </w:rPr>
              <w:t>MA PDU Session Control</w:t>
            </w:r>
          </w:p>
          <w:p w14:paraId="525510A1" w14:textId="77777777" w:rsidR="00C74265" w:rsidRPr="000050FB" w:rsidRDefault="00C74265" w:rsidP="00525C5F">
            <w:pPr>
              <w:pStyle w:val="TAL"/>
              <w:keepNext w:val="0"/>
              <w:rPr>
                <w:b/>
                <w:lang w:val="fr-FR"/>
              </w:rPr>
            </w:pPr>
            <w:r w:rsidRPr="000050FB">
              <w:rPr>
                <w:b/>
                <w:lang w:val="fr-FR"/>
              </w:rPr>
              <w:t>(NOTE 20)</w:t>
            </w:r>
          </w:p>
        </w:tc>
        <w:tc>
          <w:tcPr>
            <w:tcW w:w="2912" w:type="dxa"/>
          </w:tcPr>
          <w:p w14:paraId="246BC589" w14:textId="77777777" w:rsidR="00C74265" w:rsidRPr="003D4ABF" w:rsidRDefault="00C74265" w:rsidP="00525C5F">
            <w:pPr>
              <w:pStyle w:val="TAL"/>
              <w:keepNext w:val="0"/>
              <w:rPr>
                <w:i/>
                <w:lang w:eastAsia="ja-JP"/>
              </w:rPr>
            </w:pPr>
            <w:r w:rsidRPr="003D4ABF">
              <w:rPr>
                <w:i/>
                <w:lang w:eastAsia="ja-JP"/>
              </w:rPr>
              <w:t>This part defines information supporting control of MA PDU Sessions</w:t>
            </w:r>
          </w:p>
        </w:tc>
        <w:tc>
          <w:tcPr>
            <w:tcW w:w="1364" w:type="dxa"/>
          </w:tcPr>
          <w:p w14:paraId="5585D277" w14:textId="77777777" w:rsidR="00C74265" w:rsidRPr="003D4ABF" w:rsidRDefault="00C74265" w:rsidP="00525C5F">
            <w:pPr>
              <w:pStyle w:val="TAL"/>
              <w:keepNext w:val="0"/>
              <w:rPr>
                <w:szCs w:val="18"/>
              </w:rPr>
            </w:pPr>
          </w:p>
        </w:tc>
        <w:tc>
          <w:tcPr>
            <w:tcW w:w="1748" w:type="dxa"/>
          </w:tcPr>
          <w:p w14:paraId="09E7F3D4" w14:textId="77777777" w:rsidR="00C74265" w:rsidRPr="003D4ABF" w:rsidRDefault="00C74265" w:rsidP="00525C5F">
            <w:pPr>
              <w:pStyle w:val="TAL"/>
              <w:keepNext w:val="0"/>
            </w:pPr>
            <w:r w:rsidRPr="003D4ABF">
              <w:t>Yes</w:t>
            </w:r>
          </w:p>
        </w:tc>
        <w:tc>
          <w:tcPr>
            <w:tcW w:w="1627" w:type="dxa"/>
          </w:tcPr>
          <w:p w14:paraId="2281C244" w14:textId="77777777" w:rsidR="00C74265" w:rsidRPr="003D4ABF" w:rsidRDefault="00C74265" w:rsidP="00525C5F">
            <w:pPr>
              <w:pStyle w:val="TAL"/>
              <w:keepNext w:val="0"/>
            </w:pPr>
            <w:r w:rsidRPr="003D4ABF">
              <w:t>New</w:t>
            </w:r>
          </w:p>
        </w:tc>
      </w:tr>
      <w:tr w:rsidR="00C74265" w:rsidRPr="003D4ABF" w14:paraId="023D131A" w14:textId="77777777" w:rsidTr="00525C5F">
        <w:trPr>
          <w:cantSplit/>
        </w:trPr>
        <w:tc>
          <w:tcPr>
            <w:tcW w:w="1980" w:type="dxa"/>
          </w:tcPr>
          <w:p w14:paraId="7D433AC1" w14:textId="77777777" w:rsidR="00C74265" w:rsidRPr="003D4ABF" w:rsidRDefault="00C74265" w:rsidP="00525C5F">
            <w:pPr>
              <w:pStyle w:val="TAL"/>
              <w:keepNext w:val="0"/>
            </w:pPr>
            <w:r w:rsidRPr="003D4ABF">
              <w:t>Application descriptors</w:t>
            </w:r>
          </w:p>
        </w:tc>
        <w:tc>
          <w:tcPr>
            <w:tcW w:w="2912" w:type="dxa"/>
          </w:tcPr>
          <w:p w14:paraId="17320091" w14:textId="77777777" w:rsidR="00C74265" w:rsidRPr="003D4ABF" w:rsidRDefault="00C74265" w:rsidP="00525C5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44C774A" w14:textId="77777777" w:rsidR="00C74265" w:rsidRPr="003D4ABF" w:rsidRDefault="00C74265" w:rsidP="00525C5F">
            <w:pPr>
              <w:pStyle w:val="TAL"/>
              <w:keepNext w:val="0"/>
              <w:rPr>
                <w:szCs w:val="18"/>
              </w:rPr>
            </w:pPr>
            <w:r w:rsidRPr="003D4ABF">
              <w:rPr>
                <w:szCs w:val="18"/>
              </w:rPr>
              <w:t>Conditional (NOTE 27)</w:t>
            </w:r>
          </w:p>
        </w:tc>
        <w:tc>
          <w:tcPr>
            <w:tcW w:w="1748" w:type="dxa"/>
          </w:tcPr>
          <w:p w14:paraId="34895010" w14:textId="77777777" w:rsidR="00C74265" w:rsidRPr="003D4ABF" w:rsidRDefault="00C74265" w:rsidP="00525C5F">
            <w:pPr>
              <w:pStyle w:val="TAL"/>
              <w:keepNext w:val="0"/>
            </w:pPr>
            <w:r w:rsidRPr="003D4ABF">
              <w:t>Yes</w:t>
            </w:r>
          </w:p>
        </w:tc>
        <w:tc>
          <w:tcPr>
            <w:tcW w:w="1627" w:type="dxa"/>
          </w:tcPr>
          <w:p w14:paraId="12D14B29" w14:textId="77777777" w:rsidR="00C74265" w:rsidRPr="003D4ABF" w:rsidRDefault="00C74265" w:rsidP="00525C5F">
            <w:pPr>
              <w:pStyle w:val="TAL"/>
              <w:keepNext w:val="0"/>
            </w:pPr>
            <w:r w:rsidRPr="003D4ABF">
              <w:t>New</w:t>
            </w:r>
          </w:p>
        </w:tc>
      </w:tr>
      <w:tr w:rsidR="00C74265" w:rsidRPr="003D4ABF" w14:paraId="5D9AA00F" w14:textId="77777777" w:rsidTr="00525C5F">
        <w:trPr>
          <w:cantSplit/>
        </w:trPr>
        <w:tc>
          <w:tcPr>
            <w:tcW w:w="1980" w:type="dxa"/>
          </w:tcPr>
          <w:p w14:paraId="7C12908D" w14:textId="77777777" w:rsidR="00C74265" w:rsidRPr="003D4ABF" w:rsidRDefault="00C74265" w:rsidP="00525C5F">
            <w:pPr>
              <w:pStyle w:val="TAL"/>
              <w:keepNext w:val="0"/>
            </w:pPr>
            <w:r w:rsidRPr="003D4ABF">
              <w:t>Steering Functionality</w:t>
            </w:r>
          </w:p>
        </w:tc>
        <w:tc>
          <w:tcPr>
            <w:tcW w:w="2912" w:type="dxa"/>
          </w:tcPr>
          <w:p w14:paraId="6F4075B2" w14:textId="77777777" w:rsidR="00C74265" w:rsidRPr="003D4ABF" w:rsidRDefault="00C74265" w:rsidP="00525C5F">
            <w:pPr>
              <w:pStyle w:val="TAL"/>
              <w:keepNext w:val="0"/>
              <w:rPr>
                <w:lang w:eastAsia="ja-JP"/>
              </w:rPr>
            </w:pPr>
            <w:r w:rsidRPr="003D4ABF">
              <w:rPr>
                <w:lang w:eastAsia="ja-JP"/>
              </w:rPr>
              <w:t>Indicates the applicable traffic steering functionality.</w:t>
            </w:r>
          </w:p>
        </w:tc>
        <w:tc>
          <w:tcPr>
            <w:tcW w:w="1364" w:type="dxa"/>
          </w:tcPr>
          <w:p w14:paraId="16F023FB" w14:textId="77777777" w:rsidR="00C74265" w:rsidRPr="003D4ABF" w:rsidRDefault="00C74265" w:rsidP="00525C5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5A10078" w14:textId="77777777" w:rsidR="00C74265" w:rsidRPr="003D4ABF" w:rsidRDefault="00C74265" w:rsidP="00525C5F">
            <w:pPr>
              <w:pStyle w:val="TAL"/>
              <w:keepNext w:val="0"/>
            </w:pPr>
            <w:r w:rsidRPr="003D4ABF">
              <w:t>Yes</w:t>
            </w:r>
          </w:p>
        </w:tc>
        <w:tc>
          <w:tcPr>
            <w:tcW w:w="1627" w:type="dxa"/>
          </w:tcPr>
          <w:p w14:paraId="5C9BBC7B" w14:textId="77777777" w:rsidR="00C74265" w:rsidRPr="003D4ABF" w:rsidRDefault="00C74265" w:rsidP="00525C5F">
            <w:pPr>
              <w:pStyle w:val="TAL"/>
              <w:keepNext w:val="0"/>
            </w:pPr>
            <w:r w:rsidRPr="003D4ABF">
              <w:t>New</w:t>
            </w:r>
          </w:p>
        </w:tc>
      </w:tr>
      <w:tr w:rsidR="00C74265" w:rsidRPr="003D4ABF" w14:paraId="64B2011E" w14:textId="77777777" w:rsidTr="00525C5F">
        <w:trPr>
          <w:cantSplit/>
        </w:trPr>
        <w:tc>
          <w:tcPr>
            <w:tcW w:w="1980" w:type="dxa"/>
          </w:tcPr>
          <w:p w14:paraId="0FFB5670" w14:textId="77777777" w:rsidR="00C74265" w:rsidRPr="003D4ABF" w:rsidRDefault="00C74265" w:rsidP="00525C5F">
            <w:pPr>
              <w:pStyle w:val="TAL"/>
              <w:keepNext w:val="0"/>
            </w:pPr>
            <w:r w:rsidRPr="003D4ABF">
              <w:t>Steering Mode</w:t>
            </w:r>
          </w:p>
        </w:tc>
        <w:tc>
          <w:tcPr>
            <w:tcW w:w="2912" w:type="dxa"/>
          </w:tcPr>
          <w:p w14:paraId="382FCB3F" w14:textId="77777777" w:rsidR="00C74265" w:rsidRPr="003D4ABF" w:rsidRDefault="00C74265" w:rsidP="00525C5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C951172" w14:textId="77777777" w:rsidR="00C74265" w:rsidRPr="003D4ABF" w:rsidRDefault="00C74265" w:rsidP="00525C5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DCB08ED" w14:textId="77777777" w:rsidR="00C74265" w:rsidRPr="003D4ABF" w:rsidRDefault="00C74265" w:rsidP="00525C5F">
            <w:pPr>
              <w:pStyle w:val="TAL"/>
              <w:keepNext w:val="0"/>
            </w:pPr>
            <w:r w:rsidRPr="003D4ABF">
              <w:t>Yes</w:t>
            </w:r>
          </w:p>
        </w:tc>
        <w:tc>
          <w:tcPr>
            <w:tcW w:w="1627" w:type="dxa"/>
          </w:tcPr>
          <w:p w14:paraId="11221CA8" w14:textId="77777777" w:rsidR="00C74265" w:rsidRPr="003D4ABF" w:rsidRDefault="00C74265" w:rsidP="00525C5F">
            <w:pPr>
              <w:pStyle w:val="TAL"/>
              <w:keepNext w:val="0"/>
            </w:pPr>
            <w:r w:rsidRPr="003D4ABF">
              <w:t>New</w:t>
            </w:r>
          </w:p>
        </w:tc>
      </w:tr>
      <w:tr w:rsidR="00C74265" w:rsidRPr="003D4ABF" w14:paraId="2E97C977" w14:textId="77777777" w:rsidTr="00525C5F">
        <w:trPr>
          <w:cantSplit/>
        </w:trPr>
        <w:tc>
          <w:tcPr>
            <w:tcW w:w="1980" w:type="dxa"/>
          </w:tcPr>
          <w:p w14:paraId="1BE1BC8F" w14:textId="77777777" w:rsidR="00C74265" w:rsidRPr="003D4ABF" w:rsidRDefault="00C74265" w:rsidP="00525C5F">
            <w:pPr>
              <w:pStyle w:val="TAL"/>
              <w:keepNext w:val="0"/>
            </w:pPr>
            <w:r w:rsidRPr="003D4ABF">
              <w:t>Steering Mode Indicator</w:t>
            </w:r>
          </w:p>
        </w:tc>
        <w:tc>
          <w:tcPr>
            <w:tcW w:w="2912" w:type="dxa"/>
          </w:tcPr>
          <w:p w14:paraId="3E0B7990" w14:textId="77777777" w:rsidR="00C74265" w:rsidRPr="003D4ABF" w:rsidRDefault="00C74265" w:rsidP="00525C5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436B51" w14:textId="77777777" w:rsidR="00C74265" w:rsidRPr="003D4ABF" w:rsidRDefault="00C74265" w:rsidP="00525C5F">
            <w:pPr>
              <w:pStyle w:val="TAL"/>
              <w:keepNext w:val="0"/>
              <w:rPr>
                <w:szCs w:val="18"/>
              </w:rPr>
            </w:pPr>
          </w:p>
        </w:tc>
        <w:tc>
          <w:tcPr>
            <w:tcW w:w="1748" w:type="dxa"/>
          </w:tcPr>
          <w:p w14:paraId="0A78F2BF" w14:textId="77777777" w:rsidR="00C74265" w:rsidRPr="003D4ABF" w:rsidRDefault="00C74265" w:rsidP="00525C5F">
            <w:pPr>
              <w:pStyle w:val="TAL"/>
              <w:keepNext w:val="0"/>
            </w:pPr>
            <w:r w:rsidRPr="003D4ABF">
              <w:t>Yes</w:t>
            </w:r>
          </w:p>
        </w:tc>
        <w:tc>
          <w:tcPr>
            <w:tcW w:w="1627" w:type="dxa"/>
          </w:tcPr>
          <w:p w14:paraId="5D054793" w14:textId="77777777" w:rsidR="00C74265" w:rsidRPr="003D4ABF" w:rsidRDefault="00C74265" w:rsidP="00525C5F">
            <w:pPr>
              <w:pStyle w:val="TAL"/>
              <w:keepNext w:val="0"/>
            </w:pPr>
            <w:r w:rsidRPr="003D4ABF">
              <w:t>New</w:t>
            </w:r>
          </w:p>
        </w:tc>
      </w:tr>
      <w:tr w:rsidR="00C74265" w:rsidRPr="003D4ABF" w14:paraId="6169E093" w14:textId="77777777" w:rsidTr="00525C5F">
        <w:trPr>
          <w:cantSplit/>
        </w:trPr>
        <w:tc>
          <w:tcPr>
            <w:tcW w:w="1980" w:type="dxa"/>
          </w:tcPr>
          <w:p w14:paraId="1018A5C3" w14:textId="77777777" w:rsidR="00C74265" w:rsidRDefault="00C74265" w:rsidP="00525C5F">
            <w:pPr>
              <w:pStyle w:val="TAL"/>
              <w:keepNext w:val="0"/>
            </w:pPr>
            <w:r w:rsidRPr="003D4ABF">
              <w:t>Threshold Values</w:t>
            </w:r>
          </w:p>
          <w:p w14:paraId="1C9BE0EA" w14:textId="77777777" w:rsidR="00C74265" w:rsidRPr="003D4ABF" w:rsidRDefault="00C74265" w:rsidP="00525C5F">
            <w:pPr>
              <w:pStyle w:val="TAL"/>
              <w:keepNext w:val="0"/>
            </w:pPr>
            <w:r>
              <w:rPr>
                <w:szCs w:val="18"/>
              </w:rPr>
              <w:t>(NOTE 30)</w:t>
            </w:r>
          </w:p>
        </w:tc>
        <w:tc>
          <w:tcPr>
            <w:tcW w:w="2912" w:type="dxa"/>
          </w:tcPr>
          <w:p w14:paraId="231037E4" w14:textId="77777777" w:rsidR="00C74265" w:rsidRPr="003D4ABF" w:rsidRDefault="00C74265" w:rsidP="00525C5F">
            <w:pPr>
              <w:pStyle w:val="TAL"/>
              <w:keepNext w:val="0"/>
              <w:rPr>
                <w:lang w:eastAsia="ja-JP"/>
              </w:rPr>
            </w:pPr>
            <w:r w:rsidRPr="003D4ABF">
              <w:rPr>
                <w:lang w:eastAsia="ja-JP"/>
              </w:rPr>
              <w:t>A Maximum RTT or a Maximum Packet Loss Rate or both.</w:t>
            </w:r>
          </w:p>
        </w:tc>
        <w:tc>
          <w:tcPr>
            <w:tcW w:w="1364" w:type="dxa"/>
          </w:tcPr>
          <w:p w14:paraId="403CF939" w14:textId="77777777" w:rsidR="00C74265" w:rsidRPr="003D4ABF" w:rsidRDefault="00C74265" w:rsidP="00525C5F">
            <w:pPr>
              <w:pStyle w:val="TAL"/>
              <w:keepNext w:val="0"/>
              <w:rPr>
                <w:szCs w:val="18"/>
              </w:rPr>
            </w:pPr>
          </w:p>
        </w:tc>
        <w:tc>
          <w:tcPr>
            <w:tcW w:w="1748" w:type="dxa"/>
          </w:tcPr>
          <w:p w14:paraId="7E31DFE9" w14:textId="77777777" w:rsidR="00C74265" w:rsidRPr="003D4ABF" w:rsidRDefault="00C74265" w:rsidP="00525C5F">
            <w:pPr>
              <w:pStyle w:val="TAL"/>
              <w:keepNext w:val="0"/>
            </w:pPr>
            <w:r w:rsidRPr="003D4ABF">
              <w:t>Yes</w:t>
            </w:r>
          </w:p>
        </w:tc>
        <w:tc>
          <w:tcPr>
            <w:tcW w:w="1627" w:type="dxa"/>
          </w:tcPr>
          <w:p w14:paraId="5A67F68A" w14:textId="77777777" w:rsidR="00C74265" w:rsidRPr="003D4ABF" w:rsidRDefault="00C74265" w:rsidP="00525C5F">
            <w:pPr>
              <w:pStyle w:val="TAL"/>
              <w:keepNext w:val="0"/>
            </w:pPr>
            <w:r w:rsidRPr="003D4ABF">
              <w:t>New</w:t>
            </w:r>
          </w:p>
        </w:tc>
      </w:tr>
      <w:tr w:rsidR="00C74265" w:rsidRPr="003D4ABF" w14:paraId="46B4FF2F" w14:textId="77777777" w:rsidTr="00525C5F">
        <w:trPr>
          <w:cantSplit/>
        </w:trPr>
        <w:tc>
          <w:tcPr>
            <w:tcW w:w="1980" w:type="dxa"/>
          </w:tcPr>
          <w:p w14:paraId="35D95C71" w14:textId="77777777" w:rsidR="00C74265" w:rsidRDefault="00C74265" w:rsidP="00525C5F">
            <w:pPr>
              <w:pStyle w:val="TAL"/>
              <w:keepNext w:val="0"/>
            </w:pPr>
            <w:r>
              <w:t>Transport Mode</w:t>
            </w:r>
          </w:p>
          <w:p w14:paraId="6EBC2A3F" w14:textId="77777777" w:rsidR="00C74265" w:rsidRPr="003D4ABF" w:rsidRDefault="00C74265" w:rsidP="00525C5F">
            <w:pPr>
              <w:pStyle w:val="TAL"/>
              <w:keepNext w:val="0"/>
            </w:pPr>
            <w:r>
              <w:t>(NOTE 33)</w:t>
            </w:r>
          </w:p>
        </w:tc>
        <w:tc>
          <w:tcPr>
            <w:tcW w:w="2912" w:type="dxa"/>
          </w:tcPr>
          <w:p w14:paraId="43ADB2DD" w14:textId="77777777" w:rsidR="00C74265" w:rsidRPr="003D4ABF" w:rsidRDefault="00C74265" w:rsidP="00525C5F">
            <w:pPr>
              <w:pStyle w:val="TAL"/>
              <w:keepNext w:val="0"/>
              <w:rPr>
                <w:lang w:eastAsia="ja-JP"/>
              </w:rPr>
            </w:pPr>
            <w:r>
              <w:rPr>
                <w:lang w:eastAsia="ja-JP"/>
              </w:rPr>
              <w:t>Indicates the transport mode that should be used for the matching traffic, as defined in TS 23.501 [2].</w:t>
            </w:r>
          </w:p>
        </w:tc>
        <w:tc>
          <w:tcPr>
            <w:tcW w:w="1364" w:type="dxa"/>
          </w:tcPr>
          <w:p w14:paraId="79B3AB69" w14:textId="77777777" w:rsidR="00C74265" w:rsidRPr="003D4ABF" w:rsidRDefault="00C74265" w:rsidP="00525C5F">
            <w:pPr>
              <w:pStyle w:val="TAL"/>
              <w:keepNext w:val="0"/>
              <w:rPr>
                <w:szCs w:val="18"/>
              </w:rPr>
            </w:pPr>
          </w:p>
        </w:tc>
        <w:tc>
          <w:tcPr>
            <w:tcW w:w="1748" w:type="dxa"/>
          </w:tcPr>
          <w:p w14:paraId="7CC3E742" w14:textId="77777777" w:rsidR="00C74265" w:rsidRPr="003D4ABF" w:rsidRDefault="00C74265" w:rsidP="00525C5F">
            <w:pPr>
              <w:pStyle w:val="TAL"/>
              <w:keepNext w:val="0"/>
            </w:pPr>
            <w:r w:rsidRPr="003D4ABF">
              <w:t>Yes</w:t>
            </w:r>
          </w:p>
        </w:tc>
        <w:tc>
          <w:tcPr>
            <w:tcW w:w="1627" w:type="dxa"/>
          </w:tcPr>
          <w:p w14:paraId="028BC298" w14:textId="77777777" w:rsidR="00C74265" w:rsidRPr="003D4ABF" w:rsidRDefault="00C74265" w:rsidP="00525C5F">
            <w:pPr>
              <w:pStyle w:val="TAL"/>
              <w:keepNext w:val="0"/>
            </w:pPr>
            <w:r w:rsidRPr="003D4ABF">
              <w:t>New</w:t>
            </w:r>
          </w:p>
        </w:tc>
      </w:tr>
      <w:tr w:rsidR="00C74265" w:rsidRPr="003D4ABF" w14:paraId="150CCF4E" w14:textId="77777777" w:rsidTr="00525C5F">
        <w:trPr>
          <w:cantSplit/>
        </w:trPr>
        <w:tc>
          <w:tcPr>
            <w:tcW w:w="1980" w:type="dxa"/>
          </w:tcPr>
          <w:p w14:paraId="28AE903C" w14:textId="77777777" w:rsidR="00C74265" w:rsidRPr="003D4ABF" w:rsidRDefault="00C74265" w:rsidP="00525C5F">
            <w:pPr>
              <w:pStyle w:val="TAL"/>
              <w:keepNext w:val="0"/>
            </w:pPr>
            <w:r w:rsidRPr="003D4ABF">
              <w:t>Charging key for Non-3GPP access</w:t>
            </w:r>
          </w:p>
          <w:p w14:paraId="4BE01654" w14:textId="77777777" w:rsidR="00C74265" w:rsidRPr="003D4ABF" w:rsidRDefault="00C74265" w:rsidP="00525C5F">
            <w:pPr>
              <w:pStyle w:val="TAL"/>
              <w:keepNext w:val="0"/>
            </w:pPr>
            <w:r w:rsidRPr="003D4ABF">
              <w:t>(NOTE 22)</w:t>
            </w:r>
          </w:p>
        </w:tc>
        <w:tc>
          <w:tcPr>
            <w:tcW w:w="2912" w:type="dxa"/>
          </w:tcPr>
          <w:p w14:paraId="6EC567C2" w14:textId="77777777" w:rsidR="00C74265" w:rsidRPr="003D4ABF" w:rsidRDefault="00C74265" w:rsidP="00525C5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62A761D" w14:textId="77777777" w:rsidR="00C74265" w:rsidRPr="003D4ABF" w:rsidRDefault="00C74265" w:rsidP="00525C5F">
            <w:pPr>
              <w:pStyle w:val="TAL"/>
              <w:keepNext w:val="0"/>
              <w:rPr>
                <w:szCs w:val="18"/>
              </w:rPr>
            </w:pPr>
          </w:p>
        </w:tc>
        <w:tc>
          <w:tcPr>
            <w:tcW w:w="1748" w:type="dxa"/>
          </w:tcPr>
          <w:p w14:paraId="4601FB18" w14:textId="77777777" w:rsidR="00C74265" w:rsidRPr="003D4ABF" w:rsidRDefault="00C74265" w:rsidP="00525C5F">
            <w:pPr>
              <w:pStyle w:val="TAL"/>
              <w:keepNext w:val="0"/>
            </w:pPr>
            <w:r w:rsidRPr="003D4ABF">
              <w:t>Yes</w:t>
            </w:r>
          </w:p>
        </w:tc>
        <w:tc>
          <w:tcPr>
            <w:tcW w:w="1627" w:type="dxa"/>
          </w:tcPr>
          <w:p w14:paraId="550AA946" w14:textId="77777777" w:rsidR="00C74265" w:rsidRPr="003D4ABF" w:rsidRDefault="00C74265" w:rsidP="00525C5F">
            <w:pPr>
              <w:pStyle w:val="TAL"/>
              <w:keepNext w:val="0"/>
            </w:pPr>
            <w:r w:rsidRPr="003D4ABF">
              <w:t>New</w:t>
            </w:r>
          </w:p>
        </w:tc>
      </w:tr>
      <w:tr w:rsidR="00C74265" w:rsidRPr="003D4ABF" w14:paraId="31BB1CF1" w14:textId="77777777" w:rsidTr="00525C5F">
        <w:trPr>
          <w:cantSplit/>
        </w:trPr>
        <w:tc>
          <w:tcPr>
            <w:tcW w:w="1980" w:type="dxa"/>
          </w:tcPr>
          <w:p w14:paraId="277993E4" w14:textId="77777777" w:rsidR="00C74265" w:rsidRPr="003D4ABF" w:rsidRDefault="00C74265" w:rsidP="00525C5F">
            <w:pPr>
              <w:pStyle w:val="TAL"/>
              <w:keepNext w:val="0"/>
            </w:pPr>
            <w:r w:rsidRPr="003D4ABF">
              <w:t>Monitoring key for Non-3GPP access</w:t>
            </w:r>
          </w:p>
          <w:p w14:paraId="7E2B6046" w14:textId="77777777" w:rsidR="00C74265" w:rsidRPr="003D4ABF" w:rsidRDefault="00C74265" w:rsidP="00525C5F">
            <w:pPr>
              <w:pStyle w:val="TAL"/>
              <w:keepNext w:val="0"/>
            </w:pPr>
            <w:r w:rsidRPr="003D4ABF">
              <w:t>(NOTE 23)</w:t>
            </w:r>
          </w:p>
        </w:tc>
        <w:tc>
          <w:tcPr>
            <w:tcW w:w="2912" w:type="dxa"/>
          </w:tcPr>
          <w:p w14:paraId="61196473" w14:textId="77777777" w:rsidR="00C74265" w:rsidRPr="003D4ABF" w:rsidRDefault="00C74265" w:rsidP="00525C5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62F75E8" w14:textId="77777777" w:rsidR="00C74265" w:rsidRPr="003D4ABF" w:rsidRDefault="00C74265" w:rsidP="00525C5F">
            <w:pPr>
              <w:pStyle w:val="TAL"/>
              <w:keepNext w:val="0"/>
              <w:rPr>
                <w:szCs w:val="18"/>
              </w:rPr>
            </w:pPr>
          </w:p>
        </w:tc>
        <w:tc>
          <w:tcPr>
            <w:tcW w:w="1748" w:type="dxa"/>
          </w:tcPr>
          <w:p w14:paraId="05CB0EDD" w14:textId="77777777" w:rsidR="00C74265" w:rsidRPr="003D4ABF" w:rsidRDefault="00C74265" w:rsidP="00525C5F">
            <w:pPr>
              <w:pStyle w:val="TAL"/>
              <w:keepNext w:val="0"/>
            </w:pPr>
            <w:r w:rsidRPr="003D4ABF">
              <w:t>Yes</w:t>
            </w:r>
          </w:p>
        </w:tc>
        <w:tc>
          <w:tcPr>
            <w:tcW w:w="1627" w:type="dxa"/>
          </w:tcPr>
          <w:p w14:paraId="5A05F5FF" w14:textId="77777777" w:rsidR="00C74265" w:rsidRPr="003D4ABF" w:rsidRDefault="00C74265" w:rsidP="00525C5F">
            <w:pPr>
              <w:pStyle w:val="TAL"/>
              <w:keepNext w:val="0"/>
            </w:pPr>
            <w:r w:rsidRPr="003D4ABF">
              <w:t>New</w:t>
            </w:r>
          </w:p>
        </w:tc>
      </w:tr>
      <w:tr w:rsidR="00C74265" w:rsidRPr="003D4ABF" w14:paraId="67AC5532" w14:textId="77777777" w:rsidTr="00525C5F">
        <w:trPr>
          <w:cantSplit/>
        </w:trPr>
        <w:tc>
          <w:tcPr>
            <w:tcW w:w="1980" w:type="dxa"/>
          </w:tcPr>
          <w:p w14:paraId="72521334" w14:textId="77777777" w:rsidR="00C74265" w:rsidRPr="003D4ABF" w:rsidRDefault="00C74265" w:rsidP="00525C5F">
            <w:pPr>
              <w:pStyle w:val="TAL"/>
              <w:keepNext w:val="0"/>
              <w:rPr>
                <w:b/>
              </w:rPr>
            </w:pPr>
            <w:r w:rsidRPr="003D4ABF">
              <w:rPr>
                <w:b/>
              </w:rPr>
              <w:t>QoS Monitoring</w:t>
            </w:r>
          </w:p>
        </w:tc>
        <w:tc>
          <w:tcPr>
            <w:tcW w:w="2912" w:type="dxa"/>
          </w:tcPr>
          <w:p w14:paraId="51B7A0EF" w14:textId="77777777" w:rsidR="00C74265" w:rsidRPr="003D4ABF" w:rsidRDefault="00C74265" w:rsidP="00525C5F">
            <w:pPr>
              <w:pStyle w:val="TAL"/>
              <w:keepNext w:val="0"/>
              <w:rPr>
                <w:i/>
                <w:lang w:eastAsia="ja-JP"/>
              </w:rPr>
            </w:pPr>
            <w:r w:rsidRPr="003D4ABF">
              <w:rPr>
                <w:i/>
                <w:lang w:eastAsia="ja-JP"/>
              </w:rPr>
              <w:t>This part describes PCC rule information related with QoS Monitoring.</w:t>
            </w:r>
          </w:p>
        </w:tc>
        <w:tc>
          <w:tcPr>
            <w:tcW w:w="1364" w:type="dxa"/>
          </w:tcPr>
          <w:p w14:paraId="0CA5D229" w14:textId="77777777" w:rsidR="00C74265" w:rsidRPr="003D4ABF" w:rsidRDefault="00C74265" w:rsidP="00525C5F">
            <w:pPr>
              <w:pStyle w:val="TAL"/>
              <w:keepNext w:val="0"/>
              <w:rPr>
                <w:szCs w:val="18"/>
              </w:rPr>
            </w:pPr>
          </w:p>
        </w:tc>
        <w:tc>
          <w:tcPr>
            <w:tcW w:w="1748" w:type="dxa"/>
          </w:tcPr>
          <w:p w14:paraId="507C207F" w14:textId="77777777" w:rsidR="00C74265" w:rsidRPr="003D4ABF" w:rsidRDefault="00C74265" w:rsidP="00525C5F">
            <w:pPr>
              <w:pStyle w:val="TAL"/>
              <w:keepNext w:val="0"/>
            </w:pPr>
          </w:p>
        </w:tc>
        <w:tc>
          <w:tcPr>
            <w:tcW w:w="1627" w:type="dxa"/>
          </w:tcPr>
          <w:p w14:paraId="44F78B6B" w14:textId="77777777" w:rsidR="00C74265" w:rsidRPr="003D4ABF" w:rsidRDefault="00C74265" w:rsidP="00525C5F">
            <w:pPr>
              <w:pStyle w:val="TAL"/>
              <w:keepNext w:val="0"/>
            </w:pPr>
          </w:p>
        </w:tc>
      </w:tr>
      <w:tr w:rsidR="00C74265" w:rsidRPr="003D4ABF" w14:paraId="5C11194C" w14:textId="77777777" w:rsidTr="00525C5F">
        <w:trPr>
          <w:cantSplit/>
        </w:trPr>
        <w:tc>
          <w:tcPr>
            <w:tcW w:w="1980" w:type="dxa"/>
          </w:tcPr>
          <w:p w14:paraId="594D4A63" w14:textId="77777777" w:rsidR="00C74265" w:rsidRPr="003D4ABF" w:rsidRDefault="00C74265" w:rsidP="00525C5F">
            <w:pPr>
              <w:pStyle w:val="TAL"/>
              <w:keepNext w:val="0"/>
            </w:pPr>
            <w:r w:rsidRPr="003D4ABF">
              <w:lastRenderedPageBreak/>
              <w:t>QoS</w:t>
            </w:r>
            <w:r>
              <w:t xml:space="preserve"> Monitoring</w:t>
            </w:r>
            <w:r w:rsidRPr="003D4ABF">
              <w:t xml:space="preserve"> parameter(s)</w:t>
            </w:r>
          </w:p>
        </w:tc>
        <w:tc>
          <w:tcPr>
            <w:tcW w:w="2912" w:type="dxa"/>
          </w:tcPr>
          <w:p w14:paraId="052B8F09" w14:textId="77777777" w:rsidR="00C74265" w:rsidRPr="003D4ABF" w:rsidRDefault="00C74265" w:rsidP="00525C5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31B024A" w14:textId="77777777" w:rsidR="00C74265" w:rsidRPr="003D4ABF" w:rsidRDefault="00C74265" w:rsidP="00525C5F">
            <w:pPr>
              <w:pStyle w:val="TAL"/>
              <w:keepNext w:val="0"/>
              <w:rPr>
                <w:szCs w:val="18"/>
              </w:rPr>
            </w:pPr>
          </w:p>
        </w:tc>
        <w:tc>
          <w:tcPr>
            <w:tcW w:w="1748" w:type="dxa"/>
          </w:tcPr>
          <w:p w14:paraId="6E33CFA9" w14:textId="77777777" w:rsidR="00C74265" w:rsidRPr="003D4ABF" w:rsidRDefault="00C74265" w:rsidP="00525C5F">
            <w:pPr>
              <w:pStyle w:val="TAL"/>
              <w:keepNext w:val="0"/>
            </w:pPr>
            <w:r w:rsidRPr="003D4ABF">
              <w:t>Yes</w:t>
            </w:r>
          </w:p>
        </w:tc>
        <w:tc>
          <w:tcPr>
            <w:tcW w:w="1627" w:type="dxa"/>
          </w:tcPr>
          <w:p w14:paraId="54B26D1F" w14:textId="77777777" w:rsidR="00C74265" w:rsidRPr="003D4ABF" w:rsidRDefault="00C74265" w:rsidP="00525C5F">
            <w:pPr>
              <w:pStyle w:val="TAL"/>
              <w:keepNext w:val="0"/>
            </w:pPr>
            <w:r w:rsidRPr="003D4ABF">
              <w:t>Added</w:t>
            </w:r>
          </w:p>
        </w:tc>
      </w:tr>
      <w:tr w:rsidR="00C74265" w:rsidRPr="003D4ABF" w14:paraId="7BE18541" w14:textId="77777777" w:rsidTr="00525C5F">
        <w:trPr>
          <w:cantSplit/>
        </w:trPr>
        <w:tc>
          <w:tcPr>
            <w:tcW w:w="1980" w:type="dxa"/>
          </w:tcPr>
          <w:p w14:paraId="17046D0D" w14:textId="77777777" w:rsidR="00C74265" w:rsidRPr="003D4ABF" w:rsidRDefault="00C74265" w:rsidP="00525C5F">
            <w:pPr>
              <w:pStyle w:val="TAL"/>
              <w:keepNext w:val="0"/>
            </w:pPr>
            <w:r w:rsidRPr="003D4ABF">
              <w:t>Reporting frequency</w:t>
            </w:r>
          </w:p>
        </w:tc>
        <w:tc>
          <w:tcPr>
            <w:tcW w:w="2912" w:type="dxa"/>
          </w:tcPr>
          <w:p w14:paraId="1FD8498A" w14:textId="77777777" w:rsidR="00C74265" w:rsidRPr="003D4ABF" w:rsidRDefault="00C74265" w:rsidP="00525C5F">
            <w:pPr>
              <w:pStyle w:val="TAL"/>
              <w:keepNext w:val="0"/>
              <w:rPr>
                <w:lang w:eastAsia="ja-JP"/>
              </w:rPr>
            </w:pPr>
            <w:r w:rsidRPr="003D4ABF">
              <w:rPr>
                <w:lang w:eastAsia="ja-JP"/>
              </w:rPr>
              <w:t>Defines the frequency for the reporting, such as event triggered, periodic.</w:t>
            </w:r>
          </w:p>
        </w:tc>
        <w:tc>
          <w:tcPr>
            <w:tcW w:w="1364" w:type="dxa"/>
          </w:tcPr>
          <w:p w14:paraId="478A075A" w14:textId="77777777" w:rsidR="00C74265" w:rsidRPr="003D4ABF" w:rsidRDefault="00C74265" w:rsidP="00525C5F">
            <w:pPr>
              <w:pStyle w:val="TAL"/>
              <w:keepNext w:val="0"/>
              <w:rPr>
                <w:szCs w:val="18"/>
              </w:rPr>
            </w:pPr>
          </w:p>
        </w:tc>
        <w:tc>
          <w:tcPr>
            <w:tcW w:w="1748" w:type="dxa"/>
          </w:tcPr>
          <w:p w14:paraId="1548E7D5" w14:textId="77777777" w:rsidR="00C74265" w:rsidRPr="003D4ABF" w:rsidRDefault="00C74265" w:rsidP="00525C5F">
            <w:pPr>
              <w:pStyle w:val="TAL"/>
              <w:keepNext w:val="0"/>
            </w:pPr>
            <w:r w:rsidRPr="003D4ABF">
              <w:t>Yes</w:t>
            </w:r>
          </w:p>
        </w:tc>
        <w:tc>
          <w:tcPr>
            <w:tcW w:w="1627" w:type="dxa"/>
          </w:tcPr>
          <w:p w14:paraId="28F28B94" w14:textId="77777777" w:rsidR="00C74265" w:rsidRPr="003D4ABF" w:rsidRDefault="00C74265" w:rsidP="00525C5F">
            <w:pPr>
              <w:pStyle w:val="TAL"/>
              <w:keepNext w:val="0"/>
            </w:pPr>
            <w:r w:rsidRPr="003D4ABF">
              <w:t>Added</w:t>
            </w:r>
          </w:p>
        </w:tc>
      </w:tr>
      <w:tr w:rsidR="00C74265" w:rsidRPr="003D4ABF" w14:paraId="4D4B7A79" w14:textId="77777777" w:rsidTr="00525C5F">
        <w:trPr>
          <w:cantSplit/>
        </w:trPr>
        <w:tc>
          <w:tcPr>
            <w:tcW w:w="1980" w:type="dxa"/>
          </w:tcPr>
          <w:p w14:paraId="15C1FC50" w14:textId="77777777" w:rsidR="00C74265" w:rsidRPr="003D4ABF" w:rsidRDefault="00C74265" w:rsidP="00525C5F">
            <w:pPr>
              <w:pStyle w:val="TAL"/>
              <w:keepNext w:val="0"/>
            </w:pPr>
            <w:r w:rsidRPr="003D4ABF">
              <w:t>Target of reporting</w:t>
            </w:r>
          </w:p>
        </w:tc>
        <w:tc>
          <w:tcPr>
            <w:tcW w:w="2912" w:type="dxa"/>
          </w:tcPr>
          <w:p w14:paraId="4DF9398A" w14:textId="77777777" w:rsidR="00C74265" w:rsidRPr="003D4ABF" w:rsidRDefault="00C74265" w:rsidP="00525C5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D2150FA" w14:textId="77777777" w:rsidR="00C74265" w:rsidRPr="003D4ABF" w:rsidRDefault="00C74265" w:rsidP="00525C5F">
            <w:pPr>
              <w:pStyle w:val="TAL"/>
              <w:keepNext w:val="0"/>
              <w:rPr>
                <w:szCs w:val="18"/>
              </w:rPr>
            </w:pPr>
          </w:p>
        </w:tc>
        <w:tc>
          <w:tcPr>
            <w:tcW w:w="1748" w:type="dxa"/>
          </w:tcPr>
          <w:p w14:paraId="322C6B9A" w14:textId="77777777" w:rsidR="00C74265" w:rsidRPr="003D4ABF" w:rsidRDefault="00C74265" w:rsidP="00525C5F">
            <w:pPr>
              <w:pStyle w:val="TAL"/>
              <w:keepNext w:val="0"/>
            </w:pPr>
            <w:r w:rsidRPr="003D4ABF">
              <w:t>Yes</w:t>
            </w:r>
          </w:p>
        </w:tc>
        <w:tc>
          <w:tcPr>
            <w:tcW w:w="1627" w:type="dxa"/>
          </w:tcPr>
          <w:p w14:paraId="6D28B242" w14:textId="77777777" w:rsidR="00C74265" w:rsidRPr="003D4ABF" w:rsidRDefault="00C74265" w:rsidP="00525C5F">
            <w:pPr>
              <w:pStyle w:val="TAL"/>
              <w:keepNext w:val="0"/>
            </w:pPr>
            <w:r w:rsidRPr="003D4ABF">
              <w:t>Added</w:t>
            </w:r>
          </w:p>
        </w:tc>
      </w:tr>
      <w:tr w:rsidR="00C74265" w:rsidRPr="003D4ABF" w14:paraId="1D944C02" w14:textId="77777777" w:rsidTr="00525C5F">
        <w:trPr>
          <w:cantSplit/>
        </w:trPr>
        <w:tc>
          <w:tcPr>
            <w:tcW w:w="1980" w:type="dxa"/>
          </w:tcPr>
          <w:p w14:paraId="63A64E65" w14:textId="77777777" w:rsidR="00C74265" w:rsidRPr="003D4ABF" w:rsidRDefault="00C74265" w:rsidP="00525C5F">
            <w:pPr>
              <w:pStyle w:val="TAL"/>
              <w:keepNext w:val="0"/>
            </w:pPr>
            <w:r w:rsidRPr="003D4ABF">
              <w:t>Indication of direct event notification</w:t>
            </w:r>
          </w:p>
        </w:tc>
        <w:tc>
          <w:tcPr>
            <w:tcW w:w="2912" w:type="dxa"/>
          </w:tcPr>
          <w:p w14:paraId="7E1A5BBE" w14:textId="77777777" w:rsidR="00C74265" w:rsidRPr="003D4ABF" w:rsidRDefault="00C74265" w:rsidP="00525C5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543E8D2C" w14:textId="77777777" w:rsidR="00C74265" w:rsidRPr="003D4ABF" w:rsidRDefault="00C74265" w:rsidP="00525C5F">
            <w:pPr>
              <w:pStyle w:val="TAL"/>
              <w:keepNext w:val="0"/>
              <w:rPr>
                <w:szCs w:val="18"/>
              </w:rPr>
            </w:pPr>
          </w:p>
        </w:tc>
        <w:tc>
          <w:tcPr>
            <w:tcW w:w="1748" w:type="dxa"/>
          </w:tcPr>
          <w:p w14:paraId="7EBAA247" w14:textId="77777777" w:rsidR="00C74265" w:rsidRPr="003D4ABF" w:rsidRDefault="00C74265" w:rsidP="00525C5F">
            <w:pPr>
              <w:pStyle w:val="TAL"/>
              <w:keepNext w:val="0"/>
            </w:pPr>
            <w:r w:rsidRPr="003D4ABF">
              <w:t>Yes</w:t>
            </w:r>
          </w:p>
        </w:tc>
        <w:tc>
          <w:tcPr>
            <w:tcW w:w="1627" w:type="dxa"/>
          </w:tcPr>
          <w:p w14:paraId="58F08111" w14:textId="77777777" w:rsidR="00C74265" w:rsidRPr="003D4ABF" w:rsidRDefault="00C74265" w:rsidP="00525C5F">
            <w:pPr>
              <w:pStyle w:val="TAL"/>
              <w:keepNext w:val="0"/>
            </w:pPr>
            <w:r w:rsidRPr="003D4ABF">
              <w:t>Added</w:t>
            </w:r>
          </w:p>
        </w:tc>
      </w:tr>
      <w:tr w:rsidR="00C74265" w:rsidRPr="003D4ABF" w14:paraId="388EE62C" w14:textId="77777777" w:rsidTr="00525C5F">
        <w:trPr>
          <w:cantSplit/>
        </w:trPr>
        <w:tc>
          <w:tcPr>
            <w:tcW w:w="1980" w:type="dxa"/>
          </w:tcPr>
          <w:p w14:paraId="5D34B29B" w14:textId="77777777" w:rsidR="00C74265" w:rsidRPr="003D4ABF" w:rsidRDefault="00C74265" w:rsidP="00525C5F">
            <w:pPr>
              <w:pStyle w:val="TAL"/>
              <w:keepNext w:val="0"/>
              <w:rPr>
                <w:b/>
              </w:rPr>
            </w:pPr>
            <w:proofErr w:type="spellStart"/>
            <w:r>
              <w:rPr>
                <w:b/>
              </w:rPr>
              <w:t>DataCollection_ApplicationIdentifier</w:t>
            </w:r>
            <w:proofErr w:type="spellEnd"/>
          </w:p>
        </w:tc>
        <w:tc>
          <w:tcPr>
            <w:tcW w:w="2912" w:type="dxa"/>
          </w:tcPr>
          <w:p w14:paraId="49B4C1E5" w14:textId="77777777" w:rsidR="00C74265" w:rsidRPr="0086681B" w:rsidRDefault="00C74265" w:rsidP="00525C5F">
            <w:pPr>
              <w:pStyle w:val="TAL"/>
              <w:keepNext w:val="0"/>
            </w:pPr>
            <w:r>
              <w:t>Identifier used in SMF to decide whether this PCC Rule corresponds to an event exposure subscription (see clause 4.15.4.5.1 of TS 23.502 [3]).</w:t>
            </w:r>
          </w:p>
        </w:tc>
        <w:tc>
          <w:tcPr>
            <w:tcW w:w="1364" w:type="dxa"/>
          </w:tcPr>
          <w:p w14:paraId="367F4303" w14:textId="77777777" w:rsidR="00C74265" w:rsidRPr="003D4ABF" w:rsidRDefault="00C74265" w:rsidP="00525C5F">
            <w:pPr>
              <w:pStyle w:val="TAL"/>
              <w:keepNext w:val="0"/>
              <w:rPr>
                <w:szCs w:val="18"/>
              </w:rPr>
            </w:pPr>
          </w:p>
        </w:tc>
        <w:tc>
          <w:tcPr>
            <w:tcW w:w="1748" w:type="dxa"/>
          </w:tcPr>
          <w:p w14:paraId="4B3A953E" w14:textId="77777777" w:rsidR="00C74265" w:rsidRPr="003D4ABF" w:rsidRDefault="00C74265" w:rsidP="00525C5F">
            <w:pPr>
              <w:pStyle w:val="TAL"/>
              <w:keepNext w:val="0"/>
            </w:pPr>
            <w:r w:rsidRPr="003D4ABF">
              <w:t>No</w:t>
            </w:r>
          </w:p>
        </w:tc>
        <w:tc>
          <w:tcPr>
            <w:tcW w:w="1627" w:type="dxa"/>
          </w:tcPr>
          <w:p w14:paraId="217C4C7C" w14:textId="77777777" w:rsidR="00C74265" w:rsidRPr="003D4ABF" w:rsidRDefault="00C74265" w:rsidP="00525C5F">
            <w:pPr>
              <w:pStyle w:val="TAL"/>
              <w:keepNext w:val="0"/>
            </w:pPr>
            <w:r w:rsidRPr="003D4ABF">
              <w:t>Added</w:t>
            </w:r>
          </w:p>
        </w:tc>
      </w:tr>
      <w:tr w:rsidR="00C74265" w:rsidRPr="003D4ABF" w14:paraId="58979C74" w14:textId="77777777" w:rsidTr="00525C5F">
        <w:trPr>
          <w:cantSplit/>
        </w:trPr>
        <w:tc>
          <w:tcPr>
            <w:tcW w:w="1980" w:type="dxa"/>
          </w:tcPr>
          <w:p w14:paraId="5D20F781" w14:textId="77777777" w:rsidR="00C74265" w:rsidRPr="003D4ABF" w:rsidRDefault="00C74265" w:rsidP="00525C5F">
            <w:pPr>
              <w:pStyle w:val="TAL"/>
              <w:keepNext w:val="0"/>
              <w:rPr>
                <w:b/>
              </w:rPr>
            </w:pPr>
            <w:r w:rsidRPr="003D4ABF">
              <w:rPr>
                <w:b/>
              </w:rPr>
              <w:t>Alternative QoS Parameter Sets</w:t>
            </w:r>
          </w:p>
          <w:p w14:paraId="54C401AE" w14:textId="77777777" w:rsidR="00C74265" w:rsidRPr="003D4ABF" w:rsidRDefault="00C74265" w:rsidP="00525C5F">
            <w:pPr>
              <w:pStyle w:val="TAL"/>
              <w:keepNext w:val="0"/>
              <w:rPr>
                <w:b/>
              </w:rPr>
            </w:pPr>
            <w:r w:rsidRPr="003D4ABF">
              <w:rPr>
                <w:b/>
              </w:rPr>
              <w:t>(NOTE 24)</w:t>
            </w:r>
          </w:p>
          <w:p w14:paraId="7E8146AD" w14:textId="77777777" w:rsidR="00C74265" w:rsidRPr="003D4ABF" w:rsidRDefault="00C74265" w:rsidP="00525C5F">
            <w:pPr>
              <w:pStyle w:val="TAL"/>
              <w:keepNext w:val="0"/>
              <w:rPr>
                <w:b/>
              </w:rPr>
            </w:pPr>
            <w:r w:rsidRPr="003D4ABF">
              <w:rPr>
                <w:b/>
              </w:rPr>
              <w:t>(NOTE 26)</w:t>
            </w:r>
          </w:p>
        </w:tc>
        <w:tc>
          <w:tcPr>
            <w:tcW w:w="2912" w:type="dxa"/>
          </w:tcPr>
          <w:p w14:paraId="40814C37" w14:textId="77777777" w:rsidR="00C74265" w:rsidRPr="003D4ABF" w:rsidRDefault="00C74265" w:rsidP="00525C5F">
            <w:pPr>
              <w:pStyle w:val="TAL"/>
              <w:keepNext w:val="0"/>
              <w:rPr>
                <w:i/>
                <w:lang w:eastAsia="ja-JP"/>
              </w:rPr>
            </w:pPr>
            <w:r w:rsidRPr="003D4ABF">
              <w:rPr>
                <w:i/>
                <w:lang w:eastAsia="ja-JP"/>
              </w:rPr>
              <w:t>This part defines Alternative QoS Parameter Sets for the service data flow.</w:t>
            </w:r>
          </w:p>
        </w:tc>
        <w:tc>
          <w:tcPr>
            <w:tcW w:w="1364" w:type="dxa"/>
          </w:tcPr>
          <w:p w14:paraId="3B55AD14" w14:textId="77777777" w:rsidR="00C74265" w:rsidRPr="003D4ABF" w:rsidRDefault="00C74265" w:rsidP="00525C5F">
            <w:pPr>
              <w:pStyle w:val="TAL"/>
              <w:keepNext w:val="0"/>
              <w:rPr>
                <w:szCs w:val="18"/>
              </w:rPr>
            </w:pPr>
          </w:p>
        </w:tc>
        <w:tc>
          <w:tcPr>
            <w:tcW w:w="1748" w:type="dxa"/>
          </w:tcPr>
          <w:p w14:paraId="60DD9C99" w14:textId="77777777" w:rsidR="00C74265" w:rsidRPr="003D4ABF" w:rsidRDefault="00C74265" w:rsidP="00525C5F">
            <w:pPr>
              <w:pStyle w:val="TAL"/>
              <w:keepNext w:val="0"/>
            </w:pPr>
          </w:p>
        </w:tc>
        <w:tc>
          <w:tcPr>
            <w:tcW w:w="1627" w:type="dxa"/>
          </w:tcPr>
          <w:p w14:paraId="30CD8C99" w14:textId="77777777" w:rsidR="00C74265" w:rsidRPr="003D4ABF" w:rsidRDefault="00C74265" w:rsidP="00525C5F">
            <w:pPr>
              <w:pStyle w:val="TAL"/>
              <w:keepNext w:val="0"/>
            </w:pPr>
          </w:p>
        </w:tc>
      </w:tr>
      <w:tr w:rsidR="00C74265" w:rsidRPr="003D4ABF" w14:paraId="47FBEF6E" w14:textId="77777777" w:rsidTr="00525C5F">
        <w:trPr>
          <w:cantSplit/>
        </w:trPr>
        <w:tc>
          <w:tcPr>
            <w:tcW w:w="1980" w:type="dxa"/>
          </w:tcPr>
          <w:p w14:paraId="4B59E3EF" w14:textId="77777777" w:rsidR="00C74265" w:rsidRPr="003D4ABF" w:rsidRDefault="00C74265" w:rsidP="00525C5F">
            <w:pPr>
              <w:pStyle w:val="TAL"/>
              <w:keepNext w:val="0"/>
            </w:pPr>
            <w:r w:rsidRPr="003D4ABF">
              <w:t>Packet Delay Budget</w:t>
            </w:r>
          </w:p>
        </w:tc>
        <w:tc>
          <w:tcPr>
            <w:tcW w:w="2912" w:type="dxa"/>
          </w:tcPr>
          <w:p w14:paraId="528A20D7" w14:textId="77777777" w:rsidR="00C74265" w:rsidRPr="003D4ABF" w:rsidRDefault="00C74265" w:rsidP="00525C5F">
            <w:pPr>
              <w:pStyle w:val="TAL"/>
              <w:keepNext w:val="0"/>
              <w:rPr>
                <w:lang w:eastAsia="ja-JP"/>
              </w:rPr>
            </w:pPr>
            <w:r w:rsidRPr="003D4ABF">
              <w:rPr>
                <w:lang w:eastAsia="ja-JP"/>
              </w:rPr>
              <w:t>The Packet Delay Budget in this Alternative QoS Parameter Set.</w:t>
            </w:r>
          </w:p>
        </w:tc>
        <w:tc>
          <w:tcPr>
            <w:tcW w:w="1364" w:type="dxa"/>
          </w:tcPr>
          <w:p w14:paraId="181AA9DB" w14:textId="77777777" w:rsidR="00C74265" w:rsidRPr="003D4ABF" w:rsidRDefault="00C74265" w:rsidP="00525C5F">
            <w:pPr>
              <w:pStyle w:val="TAL"/>
              <w:keepNext w:val="0"/>
              <w:rPr>
                <w:szCs w:val="18"/>
              </w:rPr>
            </w:pPr>
          </w:p>
        </w:tc>
        <w:tc>
          <w:tcPr>
            <w:tcW w:w="1748" w:type="dxa"/>
          </w:tcPr>
          <w:p w14:paraId="51F2F08D" w14:textId="77777777" w:rsidR="00C74265" w:rsidRPr="003D4ABF" w:rsidRDefault="00C74265" w:rsidP="00525C5F">
            <w:pPr>
              <w:pStyle w:val="TAL"/>
              <w:keepNext w:val="0"/>
            </w:pPr>
            <w:r w:rsidRPr="003D4ABF">
              <w:t>Yes</w:t>
            </w:r>
          </w:p>
        </w:tc>
        <w:tc>
          <w:tcPr>
            <w:tcW w:w="1627" w:type="dxa"/>
          </w:tcPr>
          <w:p w14:paraId="700341B0" w14:textId="77777777" w:rsidR="00C74265" w:rsidRPr="003D4ABF" w:rsidRDefault="00C74265" w:rsidP="00525C5F">
            <w:pPr>
              <w:pStyle w:val="TAL"/>
              <w:keepNext w:val="0"/>
            </w:pPr>
            <w:r w:rsidRPr="003D4ABF">
              <w:t>Added</w:t>
            </w:r>
          </w:p>
        </w:tc>
      </w:tr>
      <w:tr w:rsidR="00C74265" w:rsidRPr="003D4ABF" w14:paraId="28FAA47F" w14:textId="77777777" w:rsidTr="00525C5F">
        <w:trPr>
          <w:cantSplit/>
        </w:trPr>
        <w:tc>
          <w:tcPr>
            <w:tcW w:w="1980" w:type="dxa"/>
          </w:tcPr>
          <w:p w14:paraId="271D176B" w14:textId="77777777" w:rsidR="00C74265" w:rsidRPr="003D4ABF" w:rsidRDefault="00C74265" w:rsidP="00525C5F">
            <w:pPr>
              <w:pStyle w:val="TAL"/>
              <w:keepNext w:val="0"/>
            </w:pPr>
            <w:r w:rsidRPr="003D4ABF">
              <w:t>Packet Error Rate</w:t>
            </w:r>
          </w:p>
        </w:tc>
        <w:tc>
          <w:tcPr>
            <w:tcW w:w="2912" w:type="dxa"/>
          </w:tcPr>
          <w:p w14:paraId="22183026" w14:textId="77777777" w:rsidR="00C74265" w:rsidRPr="003D4ABF" w:rsidRDefault="00C74265" w:rsidP="00525C5F">
            <w:pPr>
              <w:pStyle w:val="TAL"/>
              <w:keepNext w:val="0"/>
              <w:rPr>
                <w:lang w:eastAsia="ja-JP"/>
              </w:rPr>
            </w:pPr>
            <w:r w:rsidRPr="003D4ABF">
              <w:rPr>
                <w:lang w:eastAsia="ja-JP"/>
              </w:rPr>
              <w:t>The Packet Error Rate in this Alternative QoS Parameter Set.</w:t>
            </w:r>
          </w:p>
        </w:tc>
        <w:tc>
          <w:tcPr>
            <w:tcW w:w="1364" w:type="dxa"/>
          </w:tcPr>
          <w:p w14:paraId="14FBF833" w14:textId="77777777" w:rsidR="00C74265" w:rsidRPr="003D4ABF" w:rsidRDefault="00C74265" w:rsidP="00525C5F">
            <w:pPr>
              <w:pStyle w:val="TAL"/>
              <w:keepNext w:val="0"/>
              <w:rPr>
                <w:szCs w:val="18"/>
              </w:rPr>
            </w:pPr>
          </w:p>
        </w:tc>
        <w:tc>
          <w:tcPr>
            <w:tcW w:w="1748" w:type="dxa"/>
          </w:tcPr>
          <w:p w14:paraId="216D8090" w14:textId="77777777" w:rsidR="00C74265" w:rsidRPr="003D4ABF" w:rsidRDefault="00C74265" w:rsidP="00525C5F">
            <w:pPr>
              <w:pStyle w:val="TAL"/>
              <w:keepNext w:val="0"/>
            </w:pPr>
            <w:r w:rsidRPr="003D4ABF">
              <w:t>Yes</w:t>
            </w:r>
          </w:p>
        </w:tc>
        <w:tc>
          <w:tcPr>
            <w:tcW w:w="1627" w:type="dxa"/>
          </w:tcPr>
          <w:p w14:paraId="00E9EB75" w14:textId="77777777" w:rsidR="00C74265" w:rsidRPr="003D4ABF" w:rsidRDefault="00C74265" w:rsidP="00525C5F">
            <w:pPr>
              <w:pStyle w:val="TAL"/>
              <w:keepNext w:val="0"/>
            </w:pPr>
            <w:r w:rsidRPr="003D4ABF">
              <w:t>Added</w:t>
            </w:r>
          </w:p>
        </w:tc>
      </w:tr>
      <w:tr w:rsidR="00C74265" w:rsidRPr="003D4ABF" w14:paraId="127EC676" w14:textId="77777777" w:rsidTr="00525C5F">
        <w:trPr>
          <w:cantSplit/>
        </w:trPr>
        <w:tc>
          <w:tcPr>
            <w:tcW w:w="1980" w:type="dxa"/>
          </w:tcPr>
          <w:p w14:paraId="3285706F" w14:textId="77777777" w:rsidR="00C74265" w:rsidRPr="003D4ABF" w:rsidRDefault="00C74265" w:rsidP="00525C5F">
            <w:pPr>
              <w:pStyle w:val="TAL"/>
              <w:keepNext w:val="0"/>
            </w:pPr>
            <w:r w:rsidRPr="003D4ABF">
              <w:t>UL-guaranteed bitrate</w:t>
            </w:r>
          </w:p>
        </w:tc>
        <w:tc>
          <w:tcPr>
            <w:tcW w:w="2912" w:type="dxa"/>
          </w:tcPr>
          <w:p w14:paraId="44371E90" w14:textId="77777777" w:rsidR="00C74265" w:rsidRPr="003D4ABF" w:rsidRDefault="00C74265" w:rsidP="00525C5F">
            <w:pPr>
              <w:pStyle w:val="TAL"/>
              <w:keepNext w:val="0"/>
              <w:rPr>
                <w:lang w:eastAsia="ja-JP"/>
              </w:rPr>
            </w:pPr>
            <w:r w:rsidRPr="003D4ABF">
              <w:rPr>
                <w:lang w:eastAsia="ja-JP"/>
              </w:rPr>
              <w:t>The uplink guaranteed bitrate in this Alternative QoS Parameter Set.</w:t>
            </w:r>
          </w:p>
        </w:tc>
        <w:tc>
          <w:tcPr>
            <w:tcW w:w="1364" w:type="dxa"/>
          </w:tcPr>
          <w:p w14:paraId="119C6068" w14:textId="77777777" w:rsidR="00C74265" w:rsidRPr="003D4ABF" w:rsidRDefault="00C74265" w:rsidP="00525C5F">
            <w:pPr>
              <w:pStyle w:val="TAL"/>
              <w:keepNext w:val="0"/>
              <w:rPr>
                <w:szCs w:val="18"/>
              </w:rPr>
            </w:pPr>
          </w:p>
        </w:tc>
        <w:tc>
          <w:tcPr>
            <w:tcW w:w="1748" w:type="dxa"/>
          </w:tcPr>
          <w:p w14:paraId="372B28BC" w14:textId="77777777" w:rsidR="00C74265" w:rsidRPr="003D4ABF" w:rsidRDefault="00C74265" w:rsidP="00525C5F">
            <w:pPr>
              <w:pStyle w:val="TAL"/>
              <w:keepNext w:val="0"/>
            </w:pPr>
            <w:r w:rsidRPr="003D4ABF">
              <w:t>Yes</w:t>
            </w:r>
          </w:p>
        </w:tc>
        <w:tc>
          <w:tcPr>
            <w:tcW w:w="1627" w:type="dxa"/>
          </w:tcPr>
          <w:p w14:paraId="0DC67B8F" w14:textId="77777777" w:rsidR="00C74265" w:rsidRPr="003D4ABF" w:rsidRDefault="00C74265" w:rsidP="00525C5F">
            <w:pPr>
              <w:pStyle w:val="TAL"/>
              <w:keepNext w:val="0"/>
            </w:pPr>
            <w:r w:rsidRPr="003D4ABF">
              <w:t>Added</w:t>
            </w:r>
          </w:p>
        </w:tc>
      </w:tr>
      <w:tr w:rsidR="00C74265" w:rsidRPr="003D4ABF" w14:paraId="366CDE17" w14:textId="77777777" w:rsidTr="00525C5F">
        <w:trPr>
          <w:cantSplit/>
        </w:trPr>
        <w:tc>
          <w:tcPr>
            <w:tcW w:w="1980" w:type="dxa"/>
          </w:tcPr>
          <w:p w14:paraId="24906879" w14:textId="77777777" w:rsidR="00C74265" w:rsidRPr="003D4ABF" w:rsidRDefault="00C74265" w:rsidP="00525C5F">
            <w:pPr>
              <w:pStyle w:val="TAL"/>
              <w:keepNext w:val="0"/>
            </w:pPr>
            <w:r w:rsidRPr="003D4ABF">
              <w:t>DL-guaranteed bitrate</w:t>
            </w:r>
          </w:p>
        </w:tc>
        <w:tc>
          <w:tcPr>
            <w:tcW w:w="2912" w:type="dxa"/>
          </w:tcPr>
          <w:p w14:paraId="5304A7FF" w14:textId="77777777" w:rsidR="00C74265" w:rsidRPr="003D4ABF" w:rsidRDefault="00C74265" w:rsidP="00525C5F">
            <w:pPr>
              <w:pStyle w:val="TAL"/>
              <w:keepNext w:val="0"/>
              <w:rPr>
                <w:lang w:eastAsia="ja-JP"/>
              </w:rPr>
            </w:pPr>
            <w:r w:rsidRPr="003D4ABF">
              <w:rPr>
                <w:lang w:eastAsia="ja-JP"/>
              </w:rPr>
              <w:t>The downlink guaranteed bitrate in this Alternative QoS Parameter Set.</w:t>
            </w:r>
          </w:p>
        </w:tc>
        <w:tc>
          <w:tcPr>
            <w:tcW w:w="1364" w:type="dxa"/>
          </w:tcPr>
          <w:p w14:paraId="74ADCAC2" w14:textId="77777777" w:rsidR="00C74265" w:rsidRPr="003D4ABF" w:rsidRDefault="00C74265" w:rsidP="00525C5F">
            <w:pPr>
              <w:pStyle w:val="TAL"/>
              <w:keepNext w:val="0"/>
              <w:rPr>
                <w:szCs w:val="18"/>
              </w:rPr>
            </w:pPr>
          </w:p>
        </w:tc>
        <w:tc>
          <w:tcPr>
            <w:tcW w:w="1748" w:type="dxa"/>
          </w:tcPr>
          <w:p w14:paraId="4A486E9C" w14:textId="77777777" w:rsidR="00C74265" w:rsidRPr="003D4ABF" w:rsidRDefault="00C74265" w:rsidP="00525C5F">
            <w:pPr>
              <w:pStyle w:val="TAL"/>
              <w:keepNext w:val="0"/>
            </w:pPr>
            <w:r w:rsidRPr="003D4ABF">
              <w:t>Yes</w:t>
            </w:r>
          </w:p>
        </w:tc>
        <w:tc>
          <w:tcPr>
            <w:tcW w:w="1627" w:type="dxa"/>
          </w:tcPr>
          <w:p w14:paraId="57C83382" w14:textId="77777777" w:rsidR="00C74265" w:rsidRPr="003D4ABF" w:rsidRDefault="00C74265" w:rsidP="00525C5F">
            <w:pPr>
              <w:pStyle w:val="TAL"/>
              <w:keepNext w:val="0"/>
            </w:pPr>
            <w:r w:rsidRPr="003D4ABF">
              <w:t>Added</w:t>
            </w:r>
          </w:p>
        </w:tc>
      </w:tr>
      <w:tr w:rsidR="00C74265" w:rsidRPr="003D4ABF" w14:paraId="4B4D59D1" w14:textId="77777777" w:rsidTr="00525C5F">
        <w:trPr>
          <w:cantSplit/>
        </w:trPr>
        <w:tc>
          <w:tcPr>
            <w:tcW w:w="1980" w:type="dxa"/>
          </w:tcPr>
          <w:p w14:paraId="0990E65C" w14:textId="77777777" w:rsidR="00C74265" w:rsidRPr="003D4ABF" w:rsidRDefault="00C74265" w:rsidP="00525C5F">
            <w:pPr>
              <w:pStyle w:val="TAL"/>
              <w:keepNext w:val="0"/>
            </w:pPr>
            <w:r>
              <w:t>Maximum Data Burst Volume (MDBV)</w:t>
            </w:r>
          </w:p>
        </w:tc>
        <w:tc>
          <w:tcPr>
            <w:tcW w:w="2912" w:type="dxa"/>
          </w:tcPr>
          <w:p w14:paraId="16E20E46" w14:textId="77777777" w:rsidR="00C74265" w:rsidRPr="003D4ABF" w:rsidRDefault="00C74265" w:rsidP="00525C5F">
            <w:pPr>
              <w:pStyle w:val="TAL"/>
              <w:keepNext w:val="0"/>
              <w:rPr>
                <w:lang w:eastAsia="ja-JP"/>
              </w:rPr>
            </w:pPr>
            <w:r>
              <w:rPr>
                <w:lang w:eastAsia="ja-JP"/>
              </w:rPr>
              <w:t>The Maximum Data Burst Volume (MDBV) in this Alternative QoS Parameter Set.</w:t>
            </w:r>
          </w:p>
        </w:tc>
        <w:tc>
          <w:tcPr>
            <w:tcW w:w="1364" w:type="dxa"/>
          </w:tcPr>
          <w:p w14:paraId="794A4567" w14:textId="77777777" w:rsidR="00C74265" w:rsidRPr="003D4ABF" w:rsidRDefault="00C74265" w:rsidP="00525C5F">
            <w:pPr>
              <w:pStyle w:val="TAL"/>
              <w:keepNext w:val="0"/>
              <w:rPr>
                <w:szCs w:val="18"/>
              </w:rPr>
            </w:pPr>
          </w:p>
        </w:tc>
        <w:tc>
          <w:tcPr>
            <w:tcW w:w="1748" w:type="dxa"/>
          </w:tcPr>
          <w:p w14:paraId="3155868A" w14:textId="77777777" w:rsidR="00C74265" w:rsidRPr="003D4ABF" w:rsidRDefault="00C74265" w:rsidP="00525C5F">
            <w:pPr>
              <w:pStyle w:val="TAL"/>
              <w:keepNext w:val="0"/>
            </w:pPr>
            <w:r w:rsidRPr="003D4ABF">
              <w:t>Yes</w:t>
            </w:r>
          </w:p>
        </w:tc>
        <w:tc>
          <w:tcPr>
            <w:tcW w:w="1627" w:type="dxa"/>
          </w:tcPr>
          <w:p w14:paraId="39173B5E" w14:textId="77777777" w:rsidR="00C74265" w:rsidRPr="003D4ABF" w:rsidRDefault="00C74265" w:rsidP="00525C5F">
            <w:pPr>
              <w:pStyle w:val="TAL"/>
              <w:keepNext w:val="0"/>
            </w:pPr>
            <w:r w:rsidRPr="003D4ABF">
              <w:t>Added</w:t>
            </w:r>
          </w:p>
        </w:tc>
      </w:tr>
      <w:tr w:rsidR="00C74265" w:rsidRPr="003D4ABF" w14:paraId="2C68144C" w14:textId="77777777" w:rsidTr="00525C5F">
        <w:trPr>
          <w:cantSplit/>
        </w:trPr>
        <w:tc>
          <w:tcPr>
            <w:tcW w:w="1980" w:type="dxa"/>
          </w:tcPr>
          <w:p w14:paraId="717B8A81" w14:textId="77777777" w:rsidR="00C74265" w:rsidRPr="003D4ABF" w:rsidRDefault="00C74265" w:rsidP="00525C5F">
            <w:pPr>
              <w:pStyle w:val="TAL"/>
              <w:keepNext w:val="0"/>
              <w:rPr>
                <w:b/>
              </w:rPr>
            </w:pPr>
            <w:r w:rsidRPr="003D4ABF">
              <w:rPr>
                <w:b/>
              </w:rPr>
              <w:t>TSC Assistance Container</w:t>
            </w:r>
          </w:p>
        </w:tc>
        <w:tc>
          <w:tcPr>
            <w:tcW w:w="2912" w:type="dxa"/>
          </w:tcPr>
          <w:p w14:paraId="2B7D6010" w14:textId="77777777" w:rsidR="00C74265" w:rsidRPr="003D4ABF" w:rsidRDefault="00C74265" w:rsidP="00525C5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3DB208E" w14:textId="77777777" w:rsidR="00C74265" w:rsidRPr="003D4ABF" w:rsidRDefault="00C74265" w:rsidP="00525C5F">
            <w:pPr>
              <w:pStyle w:val="TAL"/>
              <w:keepNext w:val="0"/>
              <w:rPr>
                <w:szCs w:val="18"/>
              </w:rPr>
            </w:pPr>
          </w:p>
        </w:tc>
        <w:tc>
          <w:tcPr>
            <w:tcW w:w="1748" w:type="dxa"/>
          </w:tcPr>
          <w:p w14:paraId="087C99CB" w14:textId="77777777" w:rsidR="00C74265" w:rsidRPr="003D4ABF" w:rsidRDefault="00C74265" w:rsidP="00525C5F">
            <w:pPr>
              <w:pStyle w:val="TAL"/>
              <w:keepNext w:val="0"/>
            </w:pPr>
            <w:r w:rsidRPr="003D4ABF">
              <w:t>No</w:t>
            </w:r>
          </w:p>
        </w:tc>
        <w:tc>
          <w:tcPr>
            <w:tcW w:w="1627" w:type="dxa"/>
          </w:tcPr>
          <w:p w14:paraId="2F24A8AF" w14:textId="77777777" w:rsidR="00C74265" w:rsidRPr="003D4ABF" w:rsidRDefault="00C74265" w:rsidP="00525C5F">
            <w:pPr>
              <w:pStyle w:val="TAL"/>
              <w:keepNext w:val="0"/>
            </w:pPr>
            <w:r w:rsidRPr="003D4ABF">
              <w:t>Added</w:t>
            </w:r>
          </w:p>
        </w:tc>
      </w:tr>
      <w:tr w:rsidR="00C74265" w:rsidRPr="003D4ABF" w14:paraId="21A286ED" w14:textId="77777777" w:rsidTr="00525C5F">
        <w:trPr>
          <w:cantSplit/>
        </w:trPr>
        <w:tc>
          <w:tcPr>
            <w:tcW w:w="1980" w:type="dxa"/>
          </w:tcPr>
          <w:p w14:paraId="2FDF6F78" w14:textId="77777777" w:rsidR="00C74265" w:rsidRPr="003D4ABF" w:rsidRDefault="00C74265" w:rsidP="00525C5F">
            <w:pPr>
              <w:pStyle w:val="TAL"/>
              <w:keepNext w:val="0"/>
              <w:rPr>
                <w:b/>
              </w:rPr>
            </w:pPr>
            <w:r>
              <w:rPr>
                <w:b/>
              </w:rPr>
              <w:t>Traffic Parameter Information</w:t>
            </w:r>
          </w:p>
        </w:tc>
        <w:tc>
          <w:tcPr>
            <w:tcW w:w="2912" w:type="dxa"/>
          </w:tcPr>
          <w:p w14:paraId="29C4097D" w14:textId="77777777" w:rsidR="00C74265" w:rsidRPr="003D4ABF" w:rsidRDefault="00C74265" w:rsidP="00525C5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0ACD168" w14:textId="77777777" w:rsidR="00C74265" w:rsidRPr="003D4ABF" w:rsidRDefault="00C74265" w:rsidP="00525C5F">
            <w:pPr>
              <w:pStyle w:val="TAL"/>
              <w:keepNext w:val="0"/>
              <w:rPr>
                <w:szCs w:val="18"/>
              </w:rPr>
            </w:pPr>
          </w:p>
        </w:tc>
        <w:tc>
          <w:tcPr>
            <w:tcW w:w="1748" w:type="dxa"/>
          </w:tcPr>
          <w:p w14:paraId="60EA6A2E" w14:textId="77777777" w:rsidR="00C74265" w:rsidRPr="003D4ABF" w:rsidRDefault="00C74265" w:rsidP="00525C5F">
            <w:pPr>
              <w:pStyle w:val="TAL"/>
              <w:keepNext w:val="0"/>
            </w:pPr>
          </w:p>
        </w:tc>
        <w:tc>
          <w:tcPr>
            <w:tcW w:w="1627" w:type="dxa"/>
          </w:tcPr>
          <w:p w14:paraId="1BF85A07" w14:textId="77777777" w:rsidR="00C74265" w:rsidRPr="003D4ABF" w:rsidRDefault="00C74265" w:rsidP="00525C5F">
            <w:pPr>
              <w:pStyle w:val="TAL"/>
              <w:keepNext w:val="0"/>
            </w:pPr>
          </w:p>
        </w:tc>
      </w:tr>
      <w:tr w:rsidR="00C74265" w:rsidRPr="003D4ABF" w14:paraId="4D8AA5D4" w14:textId="77777777" w:rsidTr="00525C5F">
        <w:trPr>
          <w:cantSplit/>
        </w:trPr>
        <w:tc>
          <w:tcPr>
            <w:tcW w:w="1980" w:type="dxa"/>
          </w:tcPr>
          <w:p w14:paraId="731EF767" w14:textId="77777777" w:rsidR="00C74265" w:rsidRPr="003D4ABF" w:rsidRDefault="00C74265" w:rsidP="00525C5F">
            <w:pPr>
              <w:pStyle w:val="TAL"/>
              <w:keepNext w:val="0"/>
            </w:pPr>
            <w:r>
              <w:t>Periodicity</w:t>
            </w:r>
          </w:p>
        </w:tc>
        <w:tc>
          <w:tcPr>
            <w:tcW w:w="2912" w:type="dxa"/>
          </w:tcPr>
          <w:p w14:paraId="06062B4C" w14:textId="77777777" w:rsidR="00C74265" w:rsidRPr="003D4ABF" w:rsidRDefault="00C74265" w:rsidP="00525C5F">
            <w:pPr>
              <w:pStyle w:val="TAL"/>
              <w:keepNext w:val="0"/>
              <w:rPr>
                <w:lang w:eastAsia="ja-JP"/>
              </w:rPr>
            </w:pPr>
            <w:r>
              <w:rPr>
                <w:lang w:eastAsia="ja-JP"/>
              </w:rPr>
              <w:t>Indicates the time period between start of two data bursts in UL and/or DL direction.</w:t>
            </w:r>
          </w:p>
        </w:tc>
        <w:tc>
          <w:tcPr>
            <w:tcW w:w="1364" w:type="dxa"/>
          </w:tcPr>
          <w:p w14:paraId="35B7C645" w14:textId="77777777" w:rsidR="00C74265" w:rsidRPr="003D4ABF" w:rsidRDefault="00C74265" w:rsidP="00525C5F">
            <w:pPr>
              <w:pStyle w:val="TAL"/>
              <w:keepNext w:val="0"/>
              <w:rPr>
                <w:szCs w:val="18"/>
              </w:rPr>
            </w:pPr>
          </w:p>
        </w:tc>
        <w:tc>
          <w:tcPr>
            <w:tcW w:w="1748" w:type="dxa"/>
          </w:tcPr>
          <w:p w14:paraId="663E1FBA" w14:textId="77777777" w:rsidR="00C74265" w:rsidRPr="003D4ABF" w:rsidRDefault="00C74265" w:rsidP="00525C5F">
            <w:pPr>
              <w:pStyle w:val="TAL"/>
              <w:keepNext w:val="0"/>
            </w:pPr>
            <w:r w:rsidRPr="003D4ABF">
              <w:t>Yes</w:t>
            </w:r>
          </w:p>
        </w:tc>
        <w:tc>
          <w:tcPr>
            <w:tcW w:w="1627" w:type="dxa"/>
          </w:tcPr>
          <w:p w14:paraId="78541A87" w14:textId="77777777" w:rsidR="00C74265" w:rsidRPr="003D4ABF" w:rsidRDefault="00C74265" w:rsidP="00525C5F">
            <w:pPr>
              <w:pStyle w:val="TAL"/>
              <w:keepNext w:val="0"/>
            </w:pPr>
            <w:r w:rsidRPr="003D4ABF">
              <w:t>Added</w:t>
            </w:r>
          </w:p>
        </w:tc>
      </w:tr>
      <w:tr w:rsidR="00C74265" w:rsidRPr="003D4ABF" w14:paraId="761C3DFF" w14:textId="77777777" w:rsidTr="00525C5F">
        <w:trPr>
          <w:cantSplit/>
        </w:trPr>
        <w:tc>
          <w:tcPr>
            <w:tcW w:w="1980" w:type="dxa"/>
          </w:tcPr>
          <w:p w14:paraId="5B08885C" w14:textId="77777777" w:rsidR="00C74265" w:rsidRPr="003D4ABF" w:rsidRDefault="00C74265" w:rsidP="00525C5F">
            <w:pPr>
              <w:pStyle w:val="TAL"/>
              <w:keepNext w:val="0"/>
              <w:rPr>
                <w:b/>
              </w:rPr>
            </w:pPr>
            <w:r>
              <w:rPr>
                <w:b/>
              </w:rPr>
              <w:t>Traffic Parameter Measurement</w:t>
            </w:r>
          </w:p>
        </w:tc>
        <w:tc>
          <w:tcPr>
            <w:tcW w:w="2912" w:type="dxa"/>
          </w:tcPr>
          <w:p w14:paraId="71642329" w14:textId="77777777" w:rsidR="00C74265" w:rsidRPr="003D4ABF" w:rsidRDefault="00C74265" w:rsidP="00525C5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9A5D1C2" w14:textId="77777777" w:rsidR="00C74265" w:rsidRPr="003D4ABF" w:rsidRDefault="00C74265" w:rsidP="00525C5F">
            <w:pPr>
              <w:pStyle w:val="TAL"/>
              <w:keepNext w:val="0"/>
              <w:rPr>
                <w:szCs w:val="18"/>
              </w:rPr>
            </w:pPr>
          </w:p>
        </w:tc>
        <w:tc>
          <w:tcPr>
            <w:tcW w:w="1748" w:type="dxa"/>
          </w:tcPr>
          <w:p w14:paraId="596CCEAD" w14:textId="77777777" w:rsidR="00C74265" w:rsidRPr="003D4ABF" w:rsidRDefault="00C74265" w:rsidP="00525C5F">
            <w:pPr>
              <w:pStyle w:val="TAL"/>
              <w:keepNext w:val="0"/>
            </w:pPr>
          </w:p>
        </w:tc>
        <w:tc>
          <w:tcPr>
            <w:tcW w:w="1627" w:type="dxa"/>
          </w:tcPr>
          <w:p w14:paraId="3E419C76" w14:textId="77777777" w:rsidR="00C74265" w:rsidRPr="003D4ABF" w:rsidRDefault="00C74265" w:rsidP="00525C5F">
            <w:pPr>
              <w:pStyle w:val="TAL"/>
              <w:keepNext w:val="0"/>
            </w:pPr>
          </w:p>
        </w:tc>
      </w:tr>
      <w:tr w:rsidR="00C74265" w:rsidRPr="003D4ABF" w14:paraId="68BEFFCF" w14:textId="77777777" w:rsidTr="00525C5F">
        <w:trPr>
          <w:cantSplit/>
        </w:trPr>
        <w:tc>
          <w:tcPr>
            <w:tcW w:w="1980" w:type="dxa"/>
          </w:tcPr>
          <w:p w14:paraId="34834564" w14:textId="77777777" w:rsidR="00C74265" w:rsidRPr="003D4ABF" w:rsidRDefault="00C74265" w:rsidP="00525C5F">
            <w:pPr>
              <w:pStyle w:val="TAL"/>
              <w:keepNext w:val="0"/>
            </w:pPr>
            <w:r>
              <w:t>Traffic Parameter to be measured</w:t>
            </w:r>
          </w:p>
        </w:tc>
        <w:tc>
          <w:tcPr>
            <w:tcW w:w="2912" w:type="dxa"/>
          </w:tcPr>
          <w:p w14:paraId="2B09DA95" w14:textId="77777777" w:rsidR="00C74265" w:rsidRPr="003D4ABF" w:rsidRDefault="00C74265" w:rsidP="00525C5F">
            <w:pPr>
              <w:pStyle w:val="TAL"/>
              <w:keepNext w:val="0"/>
              <w:rPr>
                <w:lang w:eastAsia="ja-JP"/>
              </w:rPr>
            </w:pPr>
            <w:r>
              <w:rPr>
                <w:lang w:eastAsia="ja-JP"/>
              </w:rPr>
              <w:t>Indicates to measure the N6 jitter range associated with DL Periodicity and optionally, the UL/DL periodicity.</w:t>
            </w:r>
          </w:p>
        </w:tc>
        <w:tc>
          <w:tcPr>
            <w:tcW w:w="1364" w:type="dxa"/>
          </w:tcPr>
          <w:p w14:paraId="34134405" w14:textId="77777777" w:rsidR="00C74265" w:rsidRPr="003D4ABF" w:rsidRDefault="00C74265" w:rsidP="00525C5F">
            <w:pPr>
              <w:pStyle w:val="TAL"/>
              <w:keepNext w:val="0"/>
              <w:rPr>
                <w:szCs w:val="18"/>
              </w:rPr>
            </w:pPr>
          </w:p>
        </w:tc>
        <w:tc>
          <w:tcPr>
            <w:tcW w:w="1748" w:type="dxa"/>
          </w:tcPr>
          <w:p w14:paraId="62254F01" w14:textId="77777777" w:rsidR="00C74265" w:rsidRPr="003D4ABF" w:rsidRDefault="00C74265" w:rsidP="00525C5F">
            <w:pPr>
              <w:pStyle w:val="TAL"/>
              <w:keepNext w:val="0"/>
            </w:pPr>
            <w:r w:rsidRPr="003D4ABF">
              <w:t>Yes</w:t>
            </w:r>
          </w:p>
        </w:tc>
        <w:tc>
          <w:tcPr>
            <w:tcW w:w="1627" w:type="dxa"/>
          </w:tcPr>
          <w:p w14:paraId="4C54B560" w14:textId="77777777" w:rsidR="00C74265" w:rsidRPr="003D4ABF" w:rsidRDefault="00C74265" w:rsidP="00525C5F">
            <w:pPr>
              <w:pStyle w:val="TAL"/>
              <w:keepNext w:val="0"/>
            </w:pPr>
            <w:r w:rsidRPr="003D4ABF">
              <w:t>Added</w:t>
            </w:r>
          </w:p>
        </w:tc>
      </w:tr>
      <w:tr w:rsidR="00C74265" w:rsidRPr="003D4ABF" w14:paraId="5F9F0EA9" w14:textId="77777777" w:rsidTr="00525C5F">
        <w:trPr>
          <w:cantSplit/>
        </w:trPr>
        <w:tc>
          <w:tcPr>
            <w:tcW w:w="1980" w:type="dxa"/>
          </w:tcPr>
          <w:p w14:paraId="0268A389" w14:textId="77777777" w:rsidR="00C74265" w:rsidRPr="003D4ABF" w:rsidRDefault="00C74265" w:rsidP="00525C5F">
            <w:pPr>
              <w:pStyle w:val="TAL"/>
              <w:keepNext w:val="0"/>
            </w:pPr>
            <w:r>
              <w:t>Reporting condition</w:t>
            </w:r>
          </w:p>
        </w:tc>
        <w:tc>
          <w:tcPr>
            <w:tcW w:w="2912" w:type="dxa"/>
          </w:tcPr>
          <w:p w14:paraId="03567180" w14:textId="77777777" w:rsidR="00C74265" w:rsidRPr="003D4ABF" w:rsidRDefault="00C74265" w:rsidP="00525C5F">
            <w:pPr>
              <w:pStyle w:val="TAL"/>
              <w:keepNext w:val="0"/>
              <w:rPr>
                <w:lang w:eastAsia="ja-JP"/>
              </w:rPr>
            </w:pPr>
            <w:r>
              <w:rPr>
                <w:lang w:eastAsia="ja-JP"/>
              </w:rPr>
              <w:t>Defines the condition for the reporting, such as event triggered or periodic, frequency.</w:t>
            </w:r>
          </w:p>
        </w:tc>
        <w:tc>
          <w:tcPr>
            <w:tcW w:w="1364" w:type="dxa"/>
          </w:tcPr>
          <w:p w14:paraId="264CEDDB" w14:textId="77777777" w:rsidR="00C74265" w:rsidRPr="003D4ABF" w:rsidRDefault="00C74265" w:rsidP="00525C5F">
            <w:pPr>
              <w:pStyle w:val="TAL"/>
              <w:keepNext w:val="0"/>
              <w:rPr>
                <w:szCs w:val="18"/>
              </w:rPr>
            </w:pPr>
          </w:p>
        </w:tc>
        <w:tc>
          <w:tcPr>
            <w:tcW w:w="1748" w:type="dxa"/>
          </w:tcPr>
          <w:p w14:paraId="704DB76C" w14:textId="77777777" w:rsidR="00C74265" w:rsidRPr="003D4ABF" w:rsidRDefault="00C74265" w:rsidP="00525C5F">
            <w:pPr>
              <w:pStyle w:val="TAL"/>
              <w:keepNext w:val="0"/>
            </w:pPr>
            <w:r w:rsidRPr="003D4ABF">
              <w:t>Yes</w:t>
            </w:r>
          </w:p>
        </w:tc>
        <w:tc>
          <w:tcPr>
            <w:tcW w:w="1627" w:type="dxa"/>
          </w:tcPr>
          <w:p w14:paraId="7082A91F" w14:textId="77777777" w:rsidR="00C74265" w:rsidRPr="003D4ABF" w:rsidRDefault="00C74265" w:rsidP="00525C5F">
            <w:pPr>
              <w:pStyle w:val="TAL"/>
              <w:keepNext w:val="0"/>
            </w:pPr>
            <w:r w:rsidRPr="003D4ABF">
              <w:t>Added</w:t>
            </w:r>
          </w:p>
        </w:tc>
      </w:tr>
      <w:tr w:rsidR="00C74265" w:rsidRPr="003D4ABF" w14:paraId="3A37A9D4" w14:textId="77777777" w:rsidTr="00525C5F">
        <w:trPr>
          <w:cantSplit/>
        </w:trPr>
        <w:tc>
          <w:tcPr>
            <w:tcW w:w="1980" w:type="dxa"/>
          </w:tcPr>
          <w:p w14:paraId="740241BB" w14:textId="77777777" w:rsidR="00C74265" w:rsidRPr="003D4ABF" w:rsidRDefault="00C74265" w:rsidP="00525C5F">
            <w:pPr>
              <w:pStyle w:val="TAL"/>
              <w:keepNext w:val="0"/>
              <w:rPr>
                <w:b/>
              </w:rPr>
            </w:pPr>
            <w:r w:rsidRPr="003D4ABF">
              <w:rPr>
                <w:b/>
              </w:rPr>
              <w:lastRenderedPageBreak/>
              <w:t>Downlink Data Notification Control</w:t>
            </w:r>
          </w:p>
        </w:tc>
        <w:tc>
          <w:tcPr>
            <w:tcW w:w="2912" w:type="dxa"/>
          </w:tcPr>
          <w:p w14:paraId="15A0A90F" w14:textId="77777777" w:rsidR="00C74265" w:rsidRPr="003D4ABF" w:rsidRDefault="00C74265" w:rsidP="00525C5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F825D52" w14:textId="77777777" w:rsidR="00C74265" w:rsidRPr="003D4ABF" w:rsidRDefault="00C74265" w:rsidP="00525C5F">
            <w:pPr>
              <w:pStyle w:val="TAL"/>
              <w:keepNext w:val="0"/>
              <w:rPr>
                <w:szCs w:val="18"/>
              </w:rPr>
            </w:pPr>
          </w:p>
        </w:tc>
        <w:tc>
          <w:tcPr>
            <w:tcW w:w="1748" w:type="dxa"/>
          </w:tcPr>
          <w:p w14:paraId="5742E775" w14:textId="77777777" w:rsidR="00C74265" w:rsidRPr="003D4ABF" w:rsidRDefault="00C74265" w:rsidP="00525C5F">
            <w:pPr>
              <w:pStyle w:val="TAL"/>
              <w:keepNext w:val="0"/>
            </w:pPr>
          </w:p>
        </w:tc>
        <w:tc>
          <w:tcPr>
            <w:tcW w:w="1627" w:type="dxa"/>
          </w:tcPr>
          <w:p w14:paraId="3CB65716" w14:textId="77777777" w:rsidR="00C74265" w:rsidRPr="003D4ABF" w:rsidRDefault="00C74265" w:rsidP="00525C5F">
            <w:pPr>
              <w:pStyle w:val="TAL"/>
              <w:keepNext w:val="0"/>
            </w:pPr>
          </w:p>
        </w:tc>
      </w:tr>
      <w:tr w:rsidR="00C74265" w:rsidRPr="003D4ABF" w14:paraId="6701C763" w14:textId="77777777" w:rsidTr="00525C5F">
        <w:trPr>
          <w:cantSplit/>
        </w:trPr>
        <w:tc>
          <w:tcPr>
            <w:tcW w:w="1980" w:type="dxa"/>
          </w:tcPr>
          <w:p w14:paraId="047B04C2" w14:textId="77777777" w:rsidR="00C74265" w:rsidRPr="003D4ABF" w:rsidRDefault="00C74265" w:rsidP="00525C5F">
            <w:pPr>
              <w:pStyle w:val="TAL"/>
              <w:keepNext w:val="0"/>
            </w:pPr>
            <w:r w:rsidRPr="003D4ABF">
              <w:t>Notification control for DDD status</w:t>
            </w:r>
          </w:p>
        </w:tc>
        <w:tc>
          <w:tcPr>
            <w:tcW w:w="2912" w:type="dxa"/>
          </w:tcPr>
          <w:p w14:paraId="7E7238AD" w14:textId="77777777" w:rsidR="00C74265" w:rsidRPr="003D4ABF" w:rsidRDefault="00C74265" w:rsidP="00525C5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EF53982" w14:textId="77777777" w:rsidR="00C74265" w:rsidRPr="003D4ABF" w:rsidRDefault="00C74265" w:rsidP="00525C5F">
            <w:pPr>
              <w:pStyle w:val="TAL"/>
              <w:keepNext w:val="0"/>
              <w:rPr>
                <w:szCs w:val="18"/>
              </w:rPr>
            </w:pPr>
          </w:p>
        </w:tc>
        <w:tc>
          <w:tcPr>
            <w:tcW w:w="1748" w:type="dxa"/>
          </w:tcPr>
          <w:p w14:paraId="20AC2963" w14:textId="77777777" w:rsidR="00C74265" w:rsidRPr="003D4ABF" w:rsidRDefault="00C74265" w:rsidP="00525C5F">
            <w:pPr>
              <w:pStyle w:val="TAL"/>
              <w:keepNext w:val="0"/>
            </w:pPr>
            <w:r w:rsidRPr="003D4ABF">
              <w:t>Yes</w:t>
            </w:r>
          </w:p>
        </w:tc>
        <w:tc>
          <w:tcPr>
            <w:tcW w:w="1627" w:type="dxa"/>
          </w:tcPr>
          <w:p w14:paraId="07BC89DE" w14:textId="77777777" w:rsidR="00C74265" w:rsidRPr="003D4ABF" w:rsidRDefault="00C74265" w:rsidP="00525C5F">
            <w:pPr>
              <w:pStyle w:val="TAL"/>
              <w:keepNext w:val="0"/>
            </w:pPr>
            <w:r w:rsidRPr="003D4ABF">
              <w:t>Added</w:t>
            </w:r>
          </w:p>
        </w:tc>
      </w:tr>
      <w:tr w:rsidR="00C74265" w:rsidRPr="003D4ABF" w14:paraId="44635588" w14:textId="77777777" w:rsidTr="00525C5F">
        <w:trPr>
          <w:cantSplit/>
        </w:trPr>
        <w:tc>
          <w:tcPr>
            <w:tcW w:w="1980" w:type="dxa"/>
          </w:tcPr>
          <w:p w14:paraId="4A4B1494" w14:textId="77777777" w:rsidR="00C74265" w:rsidRPr="003D4ABF" w:rsidRDefault="00C74265" w:rsidP="00525C5F">
            <w:pPr>
              <w:pStyle w:val="TAL"/>
              <w:keepNext w:val="0"/>
            </w:pPr>
            <w:r w:rsidRPr="003D4ABF">
              <w:t>Notification Control for DDN Failure</w:t>
            </w:r>
          </w:p>
        </w:tc>
        <w:tc>
          <w:tcPr>
            <w:tcW w:w="2912" w:type="dxa"/>
          </w:tcPr>
          <w:p w14:paraId="3D615605" w14:textId="77777777" w:rsidR="00C74265" w:rsidRPr="003D4ABF" w:rsidRDefault="00C74265" w:rsidP="00525C5F">
            <w:pPr>
              <w:pStyle w:val="TAL"/>
              <w:keepNext w:val="0"/>
              <w:rPr>
                <w:lang w:eastAsia="ja-JP"/>
              </w:rPr>
            </w:pPr>
            <w:r w:rsidRPr="003D4ABF">
              <w:rPr>
                <w:lang w:eastAsia="ja-JP"/>
              </w:rPr>
              <w:t>Indicates that notifications of DDN Failure are required.</w:t>
            </w:r>
          </w:p>
        </w:tc>
        <w:tc>
          <w:tcPr>
            <w:tcW w:w="1364" w:type="dxa"/>
          </w:tcPr>
          <w:p w14:paraId="5A2DD901" w14:textId="77777777" w:rsidR="00C74265" w:rsidRPr="003D4ABF" w:rsidRDefault="00C74265" w:rsidP="00525C5F">
            <w:pPr>
              <w:pStyle w:val="TAL"/>
              <w:keepNext w:val="0"/>
              <w:rPr>
                <w:szCs w:val="18"/>
              </w:rPr>
            </w:pPr>
          </w:p>
        </w:tc>
        <w:tc>
          <w:tcPr>
            <w:tcW w:w="1748" w:type="dxa"/>
          </w:tcPr>
          <w:p w14:paraId="2BEAD760" w14:textId="77777777" w:rsidR="00C74265" w:rsidRPr="003D4ABF" w:rsidRDefault="00C74265" w:rsidP="00525C5F">
            <w:pPr>
              <w:pStyle w:val="TAL"/>
              <w:keepNext w:val="0"/>
            </w:pPr>
            <w:r w:rsidRPr="003D4ABF">
              <w:t>Yes</w:t>
            </w:r>
          </w:p>
        </w:tc>
        <w:tc>
          <w:tcPr>
            <w:tcW w:w="1627" w:type="dxa"/>
          </w:tcPr>
          <w:p w14:paraId="6B5559CF" w14:textId="77777777" w:rsidR="00C74265" w:rsidRPr="003D4ABF" w:rsidRDefault="00C74265" w:rsidP="00525C5F">
            <w:pPr>
              <w:pStyle w:val="TAL"/>
              <w:keepNext w:val="0"/>
            </w:pPr>
            <w:r w:rsidRPr="003D4ABF">
              <w:t>Added</w:t>
            </w:r>
          </w:p>
        </w:tc>
      </w:tr>
      <w:tr w:rsidR="00C74265" w:rsidRPr="003D4ABF" w14:paraId="6F054826" w14:textId="77777777" w:rsidTr="00525C5F">
        <w:trPr>
          <w:cantSplit/>
        </w:trPr>
        <w:tc>
          <w:tcPr>
            <w:tcW w:w="1980" w:type="dxa"/>
          </w:tcPr>
          <w:p w14:paraId="31D51BA6" w14:textId="77777777" w:rsidR="00C74265" w:rsidRPr="003D4ABF" w:rsidRDefault="00C74265" w:rsidP="00525C5F">
            <w:pPr>
              <w:pStyle w:val="TAL"/>
              <w:rPr>
                <w:b/>
              </w:rPr>
            </w:pPr>
            <w:r>
              <w:rPr>
                <w:b/>
              </w:rPr>
              <w:t>PDU Set Control Information</w:t>
            </w:r>
          </w:p>
        </w:tc>
        <w:tc>
          <w:tcPr>
            <w:tcW w:w="2912" w:type="dxa"/>
          </w:tcPr>
          <w:p w14:paraId="57926F98" w14:textId="77777777" w:rsidR="00C74265" w:rsidRPr="0086681B" w:rsidRDefault="00C74265" w:rsidP="00525C5F">
            <w:pPr>
              <w:pStyle w:val="TAL"/>
            </w:pPr>
            <w:r w:rsidRPr="0086681B">
              <w:t>Information needed to support the delivery of PDU Sets of a service data flow.</w:t>
            </w:r>
          </w:p>
        </w:tc>
        <w:tc>
          <w:tcPr>
            <w:tcW w:w="1364" w:type="dxa"/>
          </w:tcPr>
          <w:p w14:paraId="27CFEE37" w14:textId="77777777" w:rsidR="00C74265" w:rsidRPr="003D4ABF" w:rsidRDefault="00C74265" w:rsidP="00525C5F">
            <w:pPr>
              <w:pStyle w:val="TAL"/>
              <w:rPr>
                <w:szCs w:val="18"/>
              </w:rPr>
            </w:pPr>
          </w:p>
        </w:tc>
        <w:tc>
          <w:tcPr>
            <w:tcW w:w="1748" w:type="dxa"/>
          </w:tcPr>
          <w:p w14:paraId="6EF27F35" w14:textId="77777777" w:rsidR="00C74265" w:rsidRPr="003D4ABF" w:rsidRDefault="00C74265" w:rsidP="00525C5F">
            <w:pPr>
              <w:pStyle w:val="TAL"/>
            </w:pPr>
          </w:p>
        </w:tc>
        <w:tc>
          <w:tcPr>
            <w:tcW w:w="1627" w:type="dxa"/>
          </w:tcPr>
          <w:p w14:paraId="6806FC2D" w14:textId="77777777" w:rsidR="00C74265" w:rsidRPr="003D4ABF" w:rsidRDefault="00C74265" w:rsidP="00525C5F">
            <w:pPr>
              <w:pStyle w:val="TAL"/>
            </w:pPr>
          </w:p>
        </w:tc>
      </w:tr>
      <w:tr w:rsidR="00C74265" w:rsidRPr="003D4ABF" w14:paraId="138C5607" w14:textId="77777777" w:rsidTr="00525C5F">
        <w:trPr>
          <w:cantSplit/>
        </w:trPr>
        <w:tc>
          <w:tcPr>
            <w:tcW w:w="1980" w:type="dxa"/>
          </w:tcPr>
          <w:p w14:paraId="38ADD909" w14:textId="77777777" w:rsidR="00C74265" w:rsidRPr="003D4ABF" w:rsidRDefault="00C74265" w:rsidP="00525C5F">
            <w:pPr>
              <w:pStyle w:val="TAL"/>
            </w:pPr>
            <w:r>
              <w:t>PDU Set QoS Parameters (UL/DL)</w:t>
            </w:r>
          </w:p>
        </w:tc>
        <w:tc>
          <w:tcPr>
            <w:tcW w:w="2912" w:type="dxa"/>
          </w:tcPr>
          <w:p w14:paraId="006BF23C" w14:textId="77777777" w:rsidR="00C74265" w:rsidRPr="003D4ABF" w:rsidRDefault="00C74265" w:rsidP="00525C5F">
            <w:pPr>
              <w:pStyle w:val="TAL"/>
              <w:rPr>
                <w:lang w:eastAsia="ja-JP"/>
              </w:rPr>
            </w:pPr>
            <w:r>
              <w:rPr>
                <w:lang w:eastAsia="ja-JP"/>
              </w:rPr>
              <w:t>See clause 5.7.7 of TS 23.501 [2].</w:t>
            </w:r>
          </w:p>
        </w:tc>
        <w:tc>
          <w:tcPr>
            <w:tcW w:w="1364" w:type="dxa"/>
          </w:tcPr>
          <w:p w14:paraId="4838919B" w14:textId="77777777" w:rsidR="00C74265" w:rsidRPr="003D4ABF" w:rsidRDefault="00C74265" w:rsidP="00525C5F">
            <w:pPr>
              <w:pStyle w:val="TAL"/>
              <w:rPr>
                <w:szCs w:val="18"/>
              </w:rPr>
            </w:pPr>
          </w:p>
        </w:tc>
        <w:tc>
          <w:tcPr>
            <w:tcW w:w="1748" w:type="dxa"/>
          </w:tcPr>
          <w:p w14:paraId="3D36CEC9" w14:textId="77777777" w:rsidR="00C74265" w:rsidRPr="003D4ABF" w:rsidRDefault="00C74265" w:rsidP="00525C5F">
            <w:pPr>
              <w:pStyle w:val="TAL"/>
            </w:pPr>
            <w:r w:rsidRPr="003D4ABF">
              <w:t>Yes</w:t>
            </w:r>
          </w:p>
        </w:tc>
        <w:tc>
          <w:tcPr>
            <w:tcW w:w="1627" w:type="dxa"/>
          </w:tcPr>
          <w:p w14:paraId="7AA7D466" w14:textId="77777777" w:rsidR="00C74265" w:rsidRPr="003D4ABF" w:rsidRDefault="00C74265" w:rsidP="00525C5F">
            <w:pPr>
              <w:pStyle w:val="TAL"/>
            </w:pPr>
            <w:r w:rsidRPr="003D4ABF">
              <w:t>Added</w:t>
            </w:r>
          </w:p>
        </w:tc>
      </w:tr>
      <w:tr w:rsidR="00C74265" w:rsidRPr="003D4ABF" w14:paraId="0F1205C4" w14:textId="77777777" w:rsidTr="00525C5F">
        <w:trPr>
          <w:cantSplit/>
        </w:trPr>
        <w:tc>
          <w:tcPr>
            <w:tcW w:w="1980" w:type="dxa"/>
          </w:tcPr>
          <w:p w14:paraId="09CCFF85" w14:textId="77777777" w:rsidR="00C74265" w:rsidRPr="003D4ABF" w:rsidRDefault="00C74265" w:rsidP="00525C5F">
            <w:pPr>
              <w:pStyle w:val="TAL"/>
              <w:keepNext w:val="0"/>
              <w:rPr>
                <w:b/>
              </w:rPr>
            </w:pPr>
            <w:r>
              <w:rPr>
                <w:b/>
              </w:rPr>
              <w:t>Data Burst Handling Information</w:t>
            </w:r>
          </w:p>
        </w:tc>
        <w:tc>
          <w:tcPr>
            <w:tcW w:w="2912" w:type="dxa"/>
          </w:tcPr>
          <w:p w14:paraId="187354E8" w14:textId="77777777" w:rsidR="00C74265" w:rsidRPr="003D4ABF" w:rsidRDefault="00C74265" w:rsidP="00525C5F">
            <w:pPr>
              <w:pStyle w:val="TAL"/>
              <w:keepNext w:val="0"/>
              <w:rPr>
                <w:i/>
                <w:lang w:eastAsia="ja-JP"/>
              </w:rPr>
            </w:pPr>
            <w:r>
              <w:rPr>
                <w:i/>
                <w:lang w:eastAsia="ja-JP"/>
              </w:rPr>
              <w:t>This part describes Data Burst Handling Information</w:t>
            </w:r>
          </w:p>
        </w:tc>
        <w:tc>
          <w:tcPr>
            <w:tcW w:w="1364" w:type="dxa"/>
          </w:tcPr>
          <w:p w14:paraId="1B8CF59E" w14:textId="77777777" w:rsidR="00C74265" w:rsidRPr="003D4ABF" w:rsidRDefault="00C74265" w:rsidP="00525C5F">
            <w:pPr>
              <w:pStyle w:val="TAL"/>
              <w:keepNext w:val="0"/>
              <w:rPr>
                <w:szCs w:val="18"/>
              </w:rPr>
            </w:pPr>
          </w:p>
        </w:tc>
        <w:tc>
          <w:tcPr>
            <w:tcW w:w="1748" w:type="dxa"/>
          </w:tcPr>
          <w:p w14:paraId="09B75DC2" w14:textId="77777777" w:rsidR="00C74265" w:rsidRPr="003D4ABF" w:rsidRDefault="00C74265" w:rsidP="00525C5F">
            <w:pPr>
              <w:pStyle w:val="TAL"/>
              <w:keepNext w:val="0"/>
            </w:pPr>
          </w:p>
        </w:tc>
        <w:tc>
          <w:tcPr>
            <w:tcW w:w="1627" w:type="dxa"/>
          </w:tcPr>
          <w:p w14:paraId="5A948729" w14:textId="77777777" w:rsidR="00C74265" w:rsidRPr="003D4ABF" w:rsidRDefault="00C74265" w:rsidP="00525C5F">
            <w:pPr>
              <w:pStyle w:val="TAL"/>
              <w:keepNext w:val="0"/>
            </w:pPr>
          </w:p>
        </w:tc>
      </w:tr>
      <w:tr w:rsidR="00C74265" w:rsidRPr="003D4ABF" w14:paraId="2FDEF36C" w14:textId="77777777" w:rsidTr="00525C5F">
        <w:trPr>
          <w:cantSplit/>
        </w:trPr>
        <w:tc>
          <w:tcPr>
            <w:tcW w:w="1980" w:type="dxa"/>
          </w:tcPr>
          <w:p w14:paraId="4173E9D3" w14:textId="77777777" w:rsidR="00C74265" w:rsidRPr="003D4ABF" w:rsidRDefault="00C74265" w:rsidP="00525C5F">
            <w:pPr>
              <w:pStyle w:val="TAL"/>
              <w:keepNext w:val="0"/>
            </w:pPr>
            <w:r>
              <w:t>End of Data Burst Marking Indication</w:t>
            </w:r>
          </w:p>
        </w:tc>
        <w:tc>
          <w:tcPr>
            <w:tcW w:w="2912" w:type="dxa"/>
          </w:tcPr>
          <w:p w14:paraId="16DE1148" w14:textId="77777777" w:rsidR="00C74265" w:rsidRPr="003D4ABF" w:rsidRDefault="00C74265" w:rsidP="00525C5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049B186" w14:textId="77777777" w:rsidR="00C74265" w:rsidRPr="003D4ABF" w:rsidRDefault="00C74265" w:rsidP="00525C5F">
            <w:pPr>
              <w:pStyle w:val="TAL"/>
              <w:keepNext w:val="0"/>
              <w:rPr>
                <w:szCs w:val="18"/>
              </w:rPr>
            </w:pPr>
          </w:p>
        </w:tc>
        <w:tc>
          <w:tcPr>
            <w:tcW w:w="1748" w:type="dxa"/>
          </w:tcPr>
          <w:p w14:paraId="062C4EA1" w14:textId="77777777" w:rsidR="00C74265" w:rsidRPr="003D4ABF" w:rsidRDefault="00C74265" w:rsidP="00525C5F">
            <w:pPr>
              <w:pStyle w:val="TAL"/>
              <w:keepNext w:val="0"/>
            </w:pPr>
            <w:r w:rsidRPr="003D4ABF">
              <w:t>Yes</w:t>
            </w:r>
          </w:p>
        </w:tc>
        <w:tc>
          <w:tcPr>
            <w:tcW w:w="1627" w:type="dxa"/>
          </w:tcPr>
          <w:p w14:paraId="6CD12E02" w14:textId="77777777" w:rsidR="00C74265" w:rsidRPr="003D4ABF" w:rsidRDefault="00C74265" w:rsidP="00525C5F">
            <w:pPr>
              <w:pStyle w:val="TAL"/>
              <w:keepNext w:val="0"/>
            </w:pPr>
            <w:r w:rsidRPr="003D4ABF">
              <w:t>Added</w:t>
            </w:r>
          </w:p>
        </w:tc>
      </w:tr>
      <w:tr w:rsidR="00C74265" w:rsidRPr="003D4ABF" w14:paraId="32DA5184" w14:textId="77777777" w:rsidTr="00525C5F">
        <w:trPr>
          <w:cantSplit/>
        </w:trPr>
        <w:tc>
          <w:tcPr>
            <w:tcW w:w="1980" w:type="dxa"/>
          </w:tcPr>
          <w:p w14:paraId="172D30E8" w14:textId="77777777" w:rsidR="00C74265" w:rsidRPr="003D4ABF" w:rsidRDefault="00C74265" w:rsidP="00525C5F">
            <w:pPr>
              <w:pStyle w:val="TAL"/>
              <w:keepNext w:val="0"/>
              <w:rPr>
                <w:b/>
              </w:rPr>
            </w:pPr>
            <w:r>
              <w:rPr>
                <w:b/>
              </w:rPr>
              <w:t>Protocol Description Information</w:t>
            </w:r>
          </w:p>
        </w:tc>
        <w:tc>
          <w:tcPr>
            <w:tcW w:w="2912" w:type="dxa"/>
          </w:tcPr>
          <w:p w14:paraId="3BB9F060" w14:textId="77777777" w:rsidR="00C74265" w:rsidRPr="00FE15C8" w:rsidRDefault="00C74265" w:rsidP="00525C5F">
            <w:pPr>
              <w:pStyle w:val="TAL"/>
              <w:keepNext w:val="0"/>
            </w:pPr>
            <w:r>
              <w:t>Information needed to support identifying PDU Set Information for packets and/or last packet of a Data Burst.</w:t>
            </w:r>
          </w:p>
        </w:tc>
        <w:tc>
          <w:tcPr>
            <w:tcW w:w="1364" w:type="dxa"/>
          </w:tcPr>
          <w:p w14:paraId="67476046" w14:textId="77777777" w:rsidR="00C74265" w:rsidRPr="003D4ABF" w:rsidRDefault="00C74265" w:rsidP="00525C5F">
            <w:pPr>
              <w:pStyle w:val="TAL"/>
              <w:keepNext w:val="0"/>
              <w:rPr>
                <w:szCs w:val="18"/>
              </w:rPr>
            </w:pPr>
          </w:p>
        </w:tc>
        <w:tc>
          <w:tcPr>
            <w:tcW w:w="1748" w:type="dxa"/>
          </w:tcPr>
          <w:p w14:paraId="38454F9F" w14:textId="77777777" w:rsidR="00C74265" w:rsidRPr="003D4ABF" w:rsidRDefault="00C74265" w:rsidP="00525C5F">
            <w:pPr>
              <w:pStyle w:val="TAL"/>
              <w:keepNext w:val="0"/>
            </w:pPr>
          </w:p>
        </w:tc>
        <w:tc>
          <w:tcPr>
            <w:tcW w:w="1627" w:type="dxa"/>
          </w:tcPr>
          <w:p w14:paraId="560C59B5" w14:textId="77777777" w:rsidR="00C74265" w:rsidRPr="003D4ABF" w:rsidRDefault="00C74265" w:rsidP="00525C5F">
            <w:pPr>
              <w:pStyle w:val="TAL"/>
              <w:keepNext w:val="0"/>
            </w:pPr>
          </w:p>
        </w:tc>
      </w:tr>
      <w:tr w:rsidR="00C74265" w:rsidRPr="003D4ABF" w14:paraId="777CDFDF" w14:textId="77777777" w:rsidTr="00525C5F">
        <w:trPr>
          <w:cantSplit/>
        </w:trPr>
        <w:tc>
          <w:tcPr>
            <w:tcW w:w="1980" w:type="dxa"/>
          </w:tcPr>
          <w:p w14:paraId="7C7609D8" w14:textId="77777777" w:rsidR="00C74265" w:rsidRPr="003D4ABF" w:rsidRDefault="00C74265" w:rsidP="00525C5F">
            <w:pPr>
              <w:pStyle w:val="TAL"/>
            </w:pPr>
            <w:r>
              <w:lastRenderedPageBreak/>
              <w:t>Protocol Description (UL/DL)</w:t>
            </w:r>
          </w:p>
        </w:tc>
        <w:tc>
          <w:tcPr>
            <w:tcW w:w="2912" w:type="dxa"/>
          </w:tcPr>
          <w:p w14:paraId="57649BF4" w14:textId="77777777" w:rsidR="00C74265" w:rsidRDefault="00C74265" w:rsidP="00525C5F">
            <w:pPr>
              <w:pStyle w:val="TAL"/>
              <w:rPr>
                <w:lang w:eastAsia="ja-JP"/>
              </w:rPr>
            </w:pPr>
            <w:r>
              <w:rPr>
                <w:lang w:eastAsia="ja-JP"/>
              </w:rPr>
              <w:t>Indicates the protocol, e.g. which is used to detect PDU Set Information of packets and/or last packet of the Data Burst.</w:t>
            </w:r>
          </w:p>
          <w:p w14:paraId="49BFBC7A" w14:textId="77777777" w:rsidR="00C74265" w:rsidRPr="003D4ABF" w:rsidRDefault="00C74265" w:rsidP="00525C5F">
            <w:pPr>
              <w:pStyle w:val="TAL"/>
              <w:rPr>
                <w:lang w:eastAsia="ja-JP"/>
              </w:rPr>
            </w:pPr>
            <w:r>
              <w:rPr>
                <w:lang w:eastAsia="ja-JP"/>
              </w:rPr>
              <w:t>(See TS 23.501 [2] clause 5.37.5, clause 5.37.8 and TS 26.522 [40]).</w:t>
            </w:r>
          </w:p>
        </w:tc>
        <w:tc>
          <w:tcPr>
            <w:tcW w:w="1364" w:type="dxa"/>
          </w:tcPr>
          <w:p w14:paraId="5BAE702E" w14:textId="77777777" w:rsidR="00C74265" w:rsidRPr="003D4ABF" w:rsidRDefault="00C74265" w:rsidP="00525C5F">
            <w:pPr>
              <w:pStyle w:val="TAL"/>
              <w:rPr>
                <w:szCs w:val="18"/>
              </w:rPr>
            </w:pPr>
          </w:p>
        </w:tc>
        <w:tc>
          <w:tcPr>
            <w:tcW w:w="1748" w:type="dxa"/>
          </w:tcPr>
          <w:p w14:paraId="4E128913" w14:textId="77777777" w:rsidR="00C74265" w:rsidRPr="003D4ABF" w:rsidRDefault="00C74265" w:rsidP="00525C5F">
            <w:pPr>
              <w:pStyle w:val="TAL"/>
            </w:pPr>
            <w:r>
              <w:t>No</w:t>
            </w:r>
          </w:p>
        </w:tc>
        <w:tc>
          <w:tcPr>
            <w:tcW w:w="1627" w:type="dxa"/>
          </w:tcPr>
          <w:p w14:paraId="38217B1D" w14:textId="77777777" w:rsidR="00C74265" w:rsidRPr="003D4ABF" w:rsidRDefault="00C74265" w:rsidP="00525C5F">
            <w:pPr>
              <w:pStyle w:val="TAL"/>
            </w:pPr>
            <w:r w:rsidRPr="003D4ABF">
              <w:t>Added</w:t>
            </w:r>
          </w:p>
        </w:tc>
      </w:tr>
      <w:tr w:rsidR="00C74265" w:rsidRPr="003D4ABF" w14:paraId="6C2E8419" w14:textId="77777777" w:rsidTr="00525C5F">
        <w:trPr>
          <w:cantSplit/>
        </w:trPr>
        <w:tc>
          <w:tcPr>
            <w:tcW w:w="9631" w:type="dxa"/>
            <w:gridSpan w:val="5"/>
          </w:tcPr>
          <w:p w14:paraId="0CA57423" w14:textId="77777777" w:rsidR="00C74265" w:rsidRPr="003D4ABF" w:rsidRDefault="00C74265" w:rsidP="00525C5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651B96" w14:textId="77777777" w:rsidR="00C74265" w:rsidRPr="003D4ABF" w:rsidRDefault="00C74265" w:rsidP="00525C5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BE01E29" w14:textId="77777777" w:rsidR="00C74265" w:rsidRPr="003D4ABF" w:rsidRDefault="00C74265" w:rsidP="00525C5F">
            <w:pPr>
              <w:pStyle w:val="TAN"/>
            </w:pPr>
            <w:r w:rsidRPr="003D4ABF">
              <w:t>NOTE 3:</w:t>
            </w:r>
            <w:r w:rsidRPr="003D4ABF">
              <w:tab/>
              <w:t>Either service data flow filter(s) or application identifier shall be defined per each rule.</w:t>
            </w:r>
          </w:p>
          <w:p w14:paraId="1FF1EE7A" w14:textId="77777777" w:rsidR="00C74265" w:rsidRPr="003D4ABF" w:rsidRDefault="00C74265" w:rsidP="00525C5F">
            <w:pPr>
              <w:pStyle w:val="TAN"/>
            </w:pPr>
            <w:r w:rsidRPr="003D4ABF">
              <w:t>NOTE 4:</w:t>
            </w:r>
            <w:r w:rsidRPr="003D4ABF">
              <w:tab/>
              <w:t>YES, if the service data flow template consists of a set of service data flow filters. NO if the service data flow template consists of an application identifier</w:t>
            </w:r>
          </w:p>
          <w:p w14:paraId="1F568129" w14:textId="77777777" w:rsidR="00C74265" w:rsidRPr="003D4ABF" w:rsidRDefault="00C74265" w:rsidP="00525C5F">
            <w:pPr>
              <w:pStyle w:val="TAN"/>
            </w:pPr>
            <w:r w:rsidRPr="003D4ABF">
              <w:t>NOTE 5:</w:t>
            </w:r>
            <w:r w:rsidRPr="003D4ABF">
              <w:tab/>
              <w:t>Optional and applicable only if application identifier exists within the rule.</w:t>
            </w:r>
          </w:p>
          <w:p w14:paraId="54A5B645" w14:textId="77777777" w:rsidR="00C74265" w:rsidRPr="003D4ABF" w:rsidRDefault="00C74265" w:rsidP="00525C5F">
            <w:pPr>
              <w:pStyle w:val="TAN"/>
            </w:pPr>
            <w:r w:rsidRPr="003D4ABF">
              <w:t>NOTE 6:</w:t>
            </w:r>
            <w:r w:rsidRPr="003D4ABF">
              <w:tab/>
              <w:t>Applicable to sponsored data connectivity.</w:t>
            </w:r>
          </w:p>
          <w:p w14:paraId="744E4DA1" w14:textId="77777777" w:rsidR="00C74265" w:rsidRPr="003D4ABF" w:rsidRDefault="00C74265" w:rsidP="00525C5F">
            <w:pPr>
              <w:pStyle w:val="TAN"/>
            </w:pPr>
            <w:r w:rsidRPr="003D4ABF">
              <w:t>NOTE 7:</w:t>
            </w:r>
            <w:r w:rsidRPr="003D4ABF">
              <w:tab/>
              <w:t>Mandatory if there is no default charging method for the PDU Session.</w:t>
            </w:r>
          </w:p>
          <w:p w14:paraId="7B050E26" w14:textId="77777777" w:rsidR="00C74265" w:rsidRPr="003D4ABF" w:rsidRDefault="00C74265" w:rsidP="00525C5F">
            <w:pPr>
              <w:pStyle w:val="TAN"/>
            </w:pPr>
            <w:r w:rsidRPr="003D4ABF">
              <w:t>NOTE 8:</w:t>
            </w:r>
            <w:r w:rsidRPr="003D4ABF">
              <w:tab/>
              <w:t>Optional and applicable only if application identifier exists within the rule.</w:t>
            </w:r>
          </w:p>
          <w:p w14:paraId="0BFCC0F8" w14:textId="77777777" w:rsidR="00C74265" w:rsidRPr="003D4ABF" w:rsidRDefault="00C74265" w:rsidP="00525C5F">
            <w:pPr>
              <w:pStyle w:val="TAN"/>
            </w:pPr>
            <w:r w:rsidRPr="003D4ABF">
              <w:t>NOTE 9:</w:t>
            </w:r>
            <w:r w:rsidRPr="003D4ABF">
              <w:tab/>
              <w:t>If Redirect is enabled.</w:t>
            </w:r>
          </w:p>
          <w:p w14:paraId="7A8392A0" w14:textId="77777777" w:rsidR="00C74265" w:rsidRPr="003D4ABF" w:rsidRDefault="00C74265" w:rsidP="00525C5F">
            <w:pPr>
              <w:pStyle w:val="TAN"/>
            </w:pPr>
            <w:r w:rsidRPr="003D4ABF">
              <w:t>NOTE 10:</w:t>
            </w:r>
            <w:r w:rsidRPr="003D4ABF">
              <w:tab/>
              <w:t>Mandatory when Bind to QoS Flow associated with the default QoS rule is not present.</w:t>
            </w:r>
          </w:p>
          <w:p w14:paraId="249D0E98" w14:textId="77777777" w:rsidR="00C74265" w:rsidRPr="003D4ABF" w:rsidRDefault="00C74265" w:rsidP="00525C5F">
            <w:pPr>
              <w:pStyle w:val="TAN"/>
            </w:pPr>
            <w:r w:rsidRPr="003D4ABF">
              <w:t>NOTE 11:</w:t>
            </w:r>
            <w:r w:rsidRPr="003D4ABF">
              <w:tab/>
              <w:t>The presence of this attribute causes the 5QI/ARP/QNC/Priority Level/Averaging Window/Maximum Data Burst Volume of the rule to be ignored for the QoS Flow binding.</w:t>
            </w:r>
          </w:p>
          <w:p w14:paraId="3845AA78" w14:textId="77777777" w:rsidR="00C74265" w:rsidRPr="003D4ABF" w:rsidRDefault="00C74265" w:rsidP="00525C5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3A9A1D9" w14:textId="77777777" w:rsidR="00C74265" w:rsidRPr="003D4ABF" w:rsidRDefault="00C74265" w:rsidP="00525C5F">
            <w:pPr>
              <w:pStyle w:val="TAN"/>
            </w:pPr>
            <w:r w:rsidRPr="003D4ABF">
              <w:t>NOTE 13:</w:t>
            </w:r>
            <w:r w:rsidRPr="003D4ABF">
              <w:tab/>
              <w:t>Optional and applicable only for voice service data flow in this release.</w:t>
            </w:r>
          </w:p>
          <w:p w14:paraId="7DB2DD04" w14:textId="77777777" w:rsidR="00C74265" w:rsidRPr="003D4ABF" w:rsidRDefault="00C74265" w:rsidP="00525C5F">
            <w:pPr>
              <w:pStyle w:val="TAN"/>
            </w:pPr>
            <w:r w:rsidRPr="003D4ABF">
              <w:t>NOTE 14:</w:t>
            </w:r>
            <w:r w:rsidRPr="003D4ABF">
              <w:tab/>
              <w:t>Optional and applicable only when a value different from the standardized value for this 5QI in Table 5.7.4-1 TS 23.501 [2] is required.</w:t>
            </w:r>
          </w:p>
          <w:p w14:paraId="51D5E4D4" w14:textId="77777777" w:rsidR="00C74265" w:rsidRPr="003D4ABF" w:rsidRDefault="00C74265" w:rsidP="00525C5F">
            <w:pPr>
              <w:pStyle w:val="TAN"/>
            </w:pPr>
            <w:r w:rsidRPr="003D4ABF">
              <w:t>NOTE 15:</w:t>
            </w:r>
            <w:r w:rsidRPr="003D4ABF">
              <w:tab/>
              <w:t>Optional and applicable only for GBR service data flow.</w:t>
            </w:r>
          </w:p>
          <w:p w14:paraId="15B874F5" w14:textId="77777777" w:rsidR="00C74265" w:rsidRPr="003D4ABF" w:rsidRDefault="00C74265" w:rsidP="00525C5F">
            <w:pPr>
              <w:pStyle w:val="TAN"/>
            </w:pPr>
            <w:r w:rsidRPr="003D4ABF">
              <w:t>NOTE 16:</w:t>
            </w:r>
            <w:r w:rsidRPr="003D4ABF">
              <w:tab/>
              <w:t>Usage of the charging information in described in TS 32.255 [21].</w:t>
            </w:r>
          </w:p>
          <w:p w14:paraId="606B899C" w14:textId="77777777" w:rsidR="00C74265" w:rsidRPr="003D4ABF" w:rsidRDefault="00C74265" w:rsidP="00525C5F">
            <w:pPr>
              <w:pStyle w:val="TAN"/>
            </w:pPr>
            <w:r w:rsidRPr="003D4ABF">
              <w:t>NOTE 17:</w:t>
            </w:r>
            <w:r w:rsidRPr="003D4ABF">
              <w:tab/>
              <w:t>Only one PCC rule can contain this attribute and this PCC rule shall not contain the attribute Bind to QoS Flow associated with the default QoS rule.</w:t>
            </w:r>
          </w:p>
          <w:p w14:paraId="188AFEC4" w14:textId="77777777" w:rsidR="00C74265" w:rsidRPr="003D4ABF" w:rsidRDefault="00C74265" w:rsidP="00525C5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75C578F" w14:textId="77777777" w:rsidR="00C74265" w:rsidRPr="003D4ABF" w:rsidRDefault="00C74265" w:rsidP="00525C5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97BED3" w14:textId="77777777" w:rsidR="00C74265" w:rsidRPr="003D4ABF" w:rsidRDefault="00C74265" w:rsidP="00525C5F">
            <w:pPr>
              <w:pStyle w:val="TAN"/>
            </w:pPr>
            <w:r w:rsidRPr="003D4ABF">
              <w:t>NOTE 20:</w:t>
            </w:r>
            <w:r w:rsidRPr="003D4ABF">
              <w:tab/>
              <w:t>Only applicable to a PCC Rules provided to a MA PDU Session.</w:t>
            </w:r>
          </w:p>
          <w:p w14:paraId="04806F23" w14:textId="77777777" w:rsidR="00C74265" w:rsidRPr="003D4ABF" w:rsidRDefault="00C74265" w:rsidP="00525C5F">
            <w:pPr>
              <w:pStyle w:val="TAN"/>
            </w:pPr>
            <w:r w:rsidRPr="003D4ABF">
              <w:t>NOTE 21:</w:t>
            </w:r>
            <w:r w:rsidRPr="003D4ABF">
              <w:tab/>
              <w:t>Mandatory when MA PDU Session Control information is provided.</w:t>
            </w:r>
          </w:p>
          <w:p w14:paraId="4E3433F5" w14:textId="77777777" w:rsidR="00C74265" w:rsidRPr="003D4ABF" w:rsidRDefault="00C74265" w:rsidP="00525C5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3BA1838" w14:textId="77777777" w:rsidR="00C74265" w:rsidRPr="003D4ABF" w:rsidRDefault="00C74265" w:rsidP="00525C5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53FEA7E" w14:textId="77777777" w:rsidR="00C74265" w:rsidRPr="003D4ABF" w:rsidRDefault="00C74265" w:rsidP="00525C5F">
            <w:pPr>
              <w:pStyle w:val="TAN"/>
            </w:pPr>
            <w:r w:rsidRPr="003D4ABF">
              <w:t>NOTE 24:</w:t>
            </w:r>
            <w:r w:rsidRPr="003D4ABF">
              <w:tab/>
              <w:t>Optional and applicable only for GBR service data flow with QoS Notification Control enabled.</w:t>
            </w:r>
          </w:p>
          <w:p w14:paraId="1013CEED" w14:textId="77777777" w:rsidR="00C74265" w:rsidRPr="003D4ABF" w:rsidRDefault="00C74265" w:rsidP="00525C5F">
            <w:pPr>
              <w:pStyle w:val="TAN"/>
            </w:pPr>
            <w:r w:rsidRPr="003D4ABF">
              <w:t>NOTE 25:</w:t>
            </w:r>
            <w:r w:rsidRPr="003D4ABF">
              <w:tab/>
              <w:t>Optional and applicable only for GBR service data flow for which Alternative QoS Parameter Set(s) are provided.</w:t>
            </w:r>
          </w:p>
          <w:p w14:paraId="62F603D5" w14:textId="77777777" w:rsidR="00C74265" w:rsidRPr="003D4ABF" w:rsidRDefault="00C74265" w:rsidP="00525C5F">
            <w:pPr>
              <w:pStyle w:val="TAN"/>
            </w:pPr>
            <w:r w:rsidRPr="003D4ABF">
              <w:t>NOTE 26:</w:t>
            </w:r>
            <w:r w:rsidRPr="003D4ABF">
              <w:tab/>
              <w:t>One or more Alternative QoS Parameter Sets can be provided in a prioritized order starting with the Alternative QoS Parameter Set that has the highest priority.</w:t>
            </w:r>
          </w:p>
          <w:p w14:paraId="12FDE2E4" w14:textId="77777777" w:rsidR="00C74265" w:rsidRDefault="00C74265" w:rsidP="00525C5F">
            <w:pPr>
              <w:pStyle w:val="TAN"/>
            </w:pPr>
            <w:r w:rsidRPr="003D4ABF">
              <w:t>NOTE 27:</w:t>
            </w:r>
            <w:r w:rsidRPr="003D4ABF">
              <w:tab/>
              <w:t>Mandatory in MA PDU Session Control information only when there is application identifier in the service data flow template.</w:t>
            </w:r>
          </w:p>
          <w:p w14:paraId="30F5F682" w14:textId="77777777" w:rsidR="00C74265" w:rsidRDefault="00C74265" w:rsidP="00525C5F">
            <w:pPr>
              <w:pStyle w:val="TAN"/>
            </w:pPr>
            <w:r>
              <w:t>NOTE 28:</w:t>
            </w:r>
            <w:r>
              <w:tab/>
              <w:t>If this parameter is used, it has to be present in every PCC rule of the PDU Session.</w:t>
            </w:r>
          </w:p>
          <w:p w14:paraId="66FE9D1C" w14:textId="77777777" w:rsidR="00C74265" w:rsidRDefault="00C74265" w:rsidP="00525C5F">
            <w:pPr>
              <w:pStyle w:val="TAN"/>
            </w:pPr>
            <w:r>
              <w:t>NOTE 29:</w:t>
            </w:r>
            <w:r>
              <w:tab/>
              <w:t>The use of traffic correlation is defined in TS 23.501 [2], clauses 5.6.7.1 and 5.29.</w:t>
            </w:r>
          </w:p>
          <w:p w14:paraId="50DE2ABD" w14:textId="77777777" w:rsidR="00C74265" w:rsidRDefault="00C74265" w:rsidP="00525C5F">
            <w:pPr>
              <w:pStyle w:val="TAN"/>
            </w:pPr>
            <w:r>
              <w:t>NOTE 30:</w:t>
            </w:r>
            <w:r>
              <w:tab/>
              <w:t>If Steering Mode is set to "Redundant", either a Maximum RTT or a Maximum Packet Loss Rate may be provided, but not both.</w:t>
            </w:r>
          </w:p>
          <w:p w14:paraId="761A8041" w14:textId="77777777" w:rsidR="00C74265" w:rsidRDefault="00C74265" w:rsidP="00525C5F">
            <w:pPr>
              <w:pStyle w:val="TAN"/>
            </w:pPr>
            <w:r>
              <w:t>NOTE 31:</w:t>
            </w:r>
            <w:r>
              <w:tab/>
              <w:t>The Steering functionality "ATSSS-LL" shall not be provided together with Steering Mode "Redundant".</w:t>
            </w:r>
          </w:p>
          <w:p w14:paraId="71B73785" w14:textId="77777777" w:rsidR="00C74265" w:rsidRDefault="00C74265" w:rsidP="00525C5F">
            <w:pPr>
              <w:pStyle w:val="TAN"/>
            </w:pPr>
            <w:r>
              <w:t>NOTE 32:</w:t>
            </w:r>
            <w:r>
              <w:tab/>
              <w:t>This parameter is only provided when the PCF is configured to provide an explicit indicator to the SMF to enable ECN marking for L4S for the traffic identified by the SDF template.</w:t>
            </w:r>
          </w:p>
          <w:p w14:paraId="1CD9D78A" w14:textId="77777777" w:rsidR="00C74265" w:rsidRPr="003D4ABF" w:rsidRDefault="00C74265" w:rsidP="00525C5F">
            <w:pPr>
              <w:pStyle w:val="TAN"/>
            </w:pPr>
            <w:r>
              <w:t>NOTE 33:</w:t>
            </w:r>
            <w:r>
              <w:tab/>
              <w:t>The Transport Mode may be included when the Steering Functionality is the MPQUIC functionality.</w:t>
            </w:r>
          </w:p>
        </w:tc>
      </w:tr>
    </w:tbl>
    <w:p w14:paraId="4F8EB169" w14:textId="77777777" w:rsidR="00C74265" w:rsidRPr="003D4ABF" w:rsidRDefault="00C74265" w:rsidP="00C74265">
      <w:pPr>
        <w:pStyle w:val="FP"/>
      </w:pPr>
    </w:p>
    <w:p w14:paraId="3038EC93" w14:textId="77777777" w:rsidR="00C74265" w:rsidRPr="003D4ABF" w:rsidRDefault="00C74265" w:rsidP="00C74265">
      <w:r w:rsidRPr="003D4ABF">
        <w:t>The Rule identifier shall be unique for a PCC rule within a PDU Session. A dynamically provided PCC rule that has the same Rule identifier value as a predefined PCC rule shall replace the predefined rule within the same PDU Session.</w:t>
      </w:r>
    </w:p>
    <w:p w14:paraId="12D89EAB" w14:textId="77777777" w:rsidR="00C74265" w:rsidRPr="003D4ABF" w:rsidRDefault="00C74265" w:rsidP="00C74265">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B4BC2BE" w14:textId="77777777" w:rsidR="00C74265" w:rsidRPr="003D4ABF" w:rsidRDefault="00C74265" w:rsidP="00C74265">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47AA47A" w14:textId="77777777" w:rsidR="00C74265" w:rsidRPr="003D4ABF" w:rsidRDefault="00C74265" w:rsidP="00C74265">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004B1AA" w14:textId="77777777" w:rsidR="00C74265" w:rsidRPr="003D4ABF" w:rsidRDefault="00C74265" w:rsidP="00C74265">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F209C54" w14:textId="77777777" w:rsidR="00C74265" w:rsidRPr="003D4ABF" w:rsidRDefault="00C74265" w:rsidP="00C7426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11A06A0" w14:textId="77777777" w:rsidR="00C74265" w:rsidRPr="003D4ABF" w:rsidRDefault="00C74265" w:rsidP="00C7426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E7D063C" w14:textId="77777777" w:rsidR="00C74265" w:rsidRDefault="00C74265" w:rsidP="00C74265">
      <w:pPr>
        <w:rPr>
          <w:ins w:id="135" w:author="Huawei-Q" w:date="2024-09-17T15:46:00Z"/>
        </w:rPr>
      </w:pPr>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D650B07" w14:textId="2823D7BA" w:rsidR="00C74265" w:rsidRPr="003D4ABF" w:rsidRDefault="00C74265" w:rsidP="00C74265">
      <w:ins w:id="136" w:author="Huawei-Q" w:date="2024-09-17T15:46:00Z">
        <w:r>
          <w:t xml:space="preserve">For the IP PDU Session type only, the Service data flow template may </w:t>
        </w:r>
      </w:ins>
      <w:ins w:id="137" w:author="Huawei6" w:date="2024-10-04T14:51:00Z">
        <w:r w:rsidR="009D07D0">
          <w:t>contain</w:t>
        </w:r>
      </w:ins>
      <w:ins w:id="138" w:author="Huawei-Q" w:date="2024-09-17T15:46:00Z">
        <w:r>
          <w:t xml:space="preserve"> </w:t>
        </w:r>
      </w:ins>
      <w:ins w:id="139" w:author="Huawei-User" w:date="2024-10-03T11:53:00Z">
        <w:r w:rsidR="00F165FF">
          <w:rPr>
            <w:noProof/>
          </w:rPr>
          <w:t>media flow description information</w:t>
        </w:r>
      </w:ins>
      <w:ins w:id="140" w:author="Huawei-Q" w:date="2024-09-17T15:46:00Z">
        <w:r>
          <w:t xml:space="preserve"> as defined in clause 5.7.6.2 of TS 23.501 [2].</w:t>
        </w:r>
      </w:ins>
    </w:p>
    <w:p w14:paraId="08650694" w14:textId="77777777" w:rsidR="00C74265" w:rsidRPr="003D4ABF" w:rsidRDefault="00C74265" w:rsidP="00C7426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6BA18FC" w14:textId="77777777" w:rsidR="00C74265" w:rsidRPr="003D4ABF" w:rsidRDefault="00C74265" w:rsidP="00C7426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C5D3E62" w14:textId="77777777" w:rsidR="00C74265" w:rsidRPr="003D4ABF" w:rsidRDefault="00C74265" w:rsidP="00C74265">
      <w:pPr>
        <w:pStyle w:val="NO"/>
      </w:pPr>
      <w:r w:rsidRPr="003D4ABF">
        <w:t>NOTE 4:</w:t>
      </w:r>
      <w:r w:rsidRPr="003D4ABF">
        <w:tab/>
        <w:t>Assigning the same Charging key for several service data flows implies that the charging does not require the credit management to be handled separately.</w:t>
      </w:r>
    </w:p>
    <w:p w14:paraId="302F1057" w14:textId="77777777" w:rsidR="00C74265" w:rsidRPr="003D4ABF" w:rsidRDefault="00C74265" w:rsidP="00C7426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892B22C" w14:textId="77777777" w:rsidR="00C74265" w:rsidRPr="003D4ABF" w:rsidRDefault="00C74265" w:rsidP="00C74265">
      <w:pPr>
        <w:pStyle w:val="NO"/>
      </w:pPr>
      <w:r w:rsidRPr="003D4ABF">
        <w:t>NOTE 5:</w:t>
      </w:r>
      <w:r w:rsidRPr="003D4ABF">
        <w:tab/>
        <w:t>The PCC rule service identifier need not have any relationship to service identifiers used on the AF level, i.e. is an operator policy option.</w:t>
      </w:r>
    </w:p>
    <w:p w14:paraId="4ECA1049" w14:textId="77777777" w:rsidR="00C74265" w:rsidRPr="003D4ABF" w:rsidRDefault="00C74265" w:rsidP="00C7426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8DF933E" w14:textId="77777777" w:rsidR="00C74265" w:rsidRPr="003D4ABF" w:rsidRDefault="00C74265" w:rsidP="00C74265">
      <w:r w:rsidRPr="003D4ABF">
        <w:t xml:space="preserve">The </w:t>
      </w:r>
      <w:r w:rsidRPr="003D4ABF">
        <w:rPr>
          <w:i/>
        </w:rPr>
        <w:t>Application Service Provider Identifier</w:t>
      </w:r>
      <w:r w:rsidRPr="003D4ABF">
        <w:t xml:space="preserve"> indicates the (3rd) party organization delivering a service to the end user.</w:t>
      </w:r>
    </w:p>
    <w:p w14:paraId="74207960" w14:textId="77777777" w:rsidR="00C74265" w:rsidRPr="003D4ABF" w:rsidRDefault="00C74265" w:rsidP="00C7426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CDD5F7F" w14:textId="77777777" w:rsidR="00C74265" w:rsidRPr="003D4ABF" w:rsidRDefault="00C74265" w:rsidP="00C7426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3A55C48" w14:textId="77777777" w:rsidR="00C74265" w:rsidRPr="003D4ABF" w:rsidRDefault="00C74265" w:rsidP="00C74265">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9D22B7F" w14:textId="77777777" w:rsidR="00C74265" w:rsidRPr="003D4ABF" w:rsidRDefault="00C74265" w:rsidP="00C74265">
      <w:r w:rsidRPr="003D4ABF">
        <w:t xml:space="preserve">The </w:t>
      </w:r>
      <w:r w:rsidRPr="003D4ABF">
        <w:rPr>
          <w:i/>
        </w:rPr>
        <w:t>Measurement method</w:t>
      </w:r>
      <w:r w:rsidRPr="003D4ABF">
        <w:t xml:space="preserve"> indicates what measurements apply to charging for a PCC rule.</w:t>
      </w:r>
    </w:p>
    <w:p w14:paraId="7EDB6BFE" w14:textId="77777777" w:rsidR="00C74265" w:rsidRPr="003D4ABF" w:rsidRDefault="00C74265" w:rsidP="00C74265">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2CAECB4" w14:textId="77777777" w:rsidR="00C74265" w:rsidRPr="003D4ABF" w:rsidRDefault="00C74265" w:rsidP="00C74265">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DE791EC" w14:textId="77777777" w:rsidR="00C74265" w:rsidRPr="003D4ABF" w:rsidRDefault="00C74265" w:rsidP="00C74265">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7D61773" w14:textId="77777777" w:rsidR="00C74265" w:rsidRPr="003D4ABF" w:rsidRDefault="00C74265" w:rsidP="00C7426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B4E756A" w14:textId="77777777" w:rsidR="00C74265" w:rsidRPr="003D4ABF" w:rsidRDefault="00C74265" w:rsidP="00C74265">
      <w:pPr>
        <w:pStyle w:val="NO"/>
      </w:pPr>
      <w:r w:rsidRPr="003D4ABF">
        <w:t>NOTE 8:</w:t>
      </w:r>
      <w:r w:rsidRPr="003D4ABF">
        <w:tab/>
        <w:t>A packet, matching a PCC Rule with an open gate, may be discarded due to credit management reasons.</w:t>
      </w:r>
    </w:p>
    <w:p w14:paraId="7BFB26CA" w14:textId="77777777" w:rsidR="00C74265" w:rsidRPr="003D4ABF" w:rsidRDefault="00C74265" w:rsidP="00C74265">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D0C17EE" w14:textId="77777777" w:rsidR="00C74265" w:rsidRPr="003D4ABF" w:rsidRDefault="00C74265" w:rsidP="00C74265">
      <w:r w:rsidRPr="003D4ABF">
        <w:t>The bitrates indicate the authorized bitrates at the IP packet level of the SDF, i.e. the bitrates of the IP packets before any access specific compression or encapsulation.</w:t>
      </w:r>
    </w:p>
    <w:p w14:paraId="03FEEBBE" w14:textId="77777777" w:rsidR="00C74265" w:rsidRPr="003D4ABF" w:rsidRDefault="00C74265" w:rsidP="00C74265">
      <w:r w:rsidRPr="003D4ABF">
        <w:t xml:space="preserve">The </w:t>
      </w:r>
      <w:r w:rsidRPr="003D4ABF">
        <w:rPr>
          <w:i/>
        </w:rPr>
        <w:t>UL maximum-bitrate</w:t>
      </w:r>
      <w:r w:rsidRPr="003D4ABF">
        <w:t xml:space="preserve"> indicates the authorized maximum bitrate for the uplink component of the service data flow.</w:t>
      </w:r>
    </w:p>
    <w:p w14:paraId="65A68940" w14:textId="77777777" w:rsidR="00C74265" w:rsidRPr="003D4ABF" w:rsidRDefault="00C74265" w:rsidP="00C74265">
      <w:r w:rsidRPr="003D4ABF">
        <w:t xml:space="preserve">The </w:t>
      </w:r>
      <w:r w:rsidRPr="003D4ABF">
        <w:rPr>
          <w:i/>
        </w:rPr>
        <w:t>DL maximum-bitrate</w:t>
      </w:r>
      <w:r w:rsidRPr="003D4ABF">
        <w:t xml:space="preserve"> indicates the authorized maximum bitrate for the downlink component of the service data flow.</w:t>
      </w:r>
    </w:p>
    <w:p w14:paraId="40EC430D" w14:textId="77777777" w:rsidR="00C74265" w:rsidRPr="003D4ABF" w:rsidRDefault="00C74265" w:rsidP="00C74265">
      <w:r w:rsidRPr="003D4ABF">
        <w:t xml:space="preserve">The </w:t>
      </w:r>
      <w:r w:rsidRPr="003D4ABF">
        <w:rPr>
          <w:i/>
        </w:rPr>
        <w:t>UL guaranteed-bitrate</w:t>
      </w:r>
      <w:r w:rsidRPr="003D4ABF">
        <w:t xml:space="preserve"> indicates the authorized guaranteed bitrate for the uplink component of the service data flow.</w:t>
      </w:r>
    </w:p>
    <w:p w14:paraId="42D52BA7" w14:textId="77777777" w:rsidR="00C74265" w:rsidRPr="003D4ABF" w:rsidRDefault="00C74265" w:rsidP="00C74265">
      <w:r w:rsidRPr="003D4ABF">
        <w:t xml:space="preserve">The </w:t>
      </w:r>
      <w:r w:rsidRPr="003D4ABF">
        <w:rPr>
          <w:i/>
        </w:rPr>
        <w:t>DL guaranteed-bitrate</w:t>
      </w:r>
      <w:r w:rsidRPr="003D4ABF">
        <w:t xml:space="preserve"> indicates the authorized guaranteed bitrate for the downlink component of the service data flow.</w:t>
      </w:r>
    </w:p>
    <w:p w14:paraId="06F88F05" w14:textId="77777777" w:rsidR="00C74265" w:rsidRPr="003D4ABF" w:rsidRDefault="00C74265" w:rsidP="00C74265">
      <w:r w:rsidRPr="003D4ABF">
        <w:t>The 'Maximum bitrate' is used for enforcement of the maximum bit rate that the SDF may consume, while the 'Guaranteed bitrate' is used by the SMF to determine resource allocation demands.</w:t>
      </w:r>
    </w:p>
    <w:p w14:paraId="08937522" w14:textId="77777777" w:rsidR="00C74265" w:rsidRPr="003D4ABF" w:rsidRDefault="00C74265" w:rsidP="00C7426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C014350" w14:textId="77777777" w:rsidR="00C74265" w:rsidRPr="003D4ABF" w:rsidRDefault="00C74265" w:rsidP="00C7426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780231C" w14:textId="77777777" w:rsidR="00C74265" w:rsidRPr="003D4ABF" w:rsidRDefault="00C74265" w:rsidP="00C74265">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9CFDB37" w14:textId="77777777" w:rsidR="00C74265" w:rsidRPr="003D4ABF" w:rsidRDefault="00C74265" w:rsidP="00C74265">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199225" w14:textId="77777777" w:rsidR="00C74265" w:rsidRPr="003D4ABF" w:rsidRDefault="00C74265" w:rsidP="00C74265">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083BA8" w14:textId="77777777" w:rsidR="00C74265" w:rsidRPr="003D4ABF" w:rsidRDefault="00C74265" w:rsidP="00C74265">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CE567EF" w14:textId="77777777" w:rsidR="00C74265" w:rsidRPr="003D4ABF" w:rsidRDefault="00C74265" w:rsidP="00C74265">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7D115BD" w14:textId="77777777" w:rsidR="00C74265" w:rsidRPr="003D4ABF" w:rsidRDefault="00C74265" w:rsidP="00C74265">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B3BCC4D" w14:textId="77777777" w:rsidR="00C74265" w:rsidRPr="003D4ABF" w:rsidRDefault="00C74265" w:rsidP="00C74265">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0197B3F" w14:textId="77777777" w:rsidR="00C74265" w:rsidRPr="003D4ABF" w:rsidRDefault="00C74265" w:rsidP="00C74265">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C99C81F" w14:textId="77777777" w:rsidR="00C74265" w:rsidRPr="003D4ABF" w:rsidRDefault="00C74265" w:rsidP="00C74265">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29F3BDB" w14:textId="77777777" w:rsidR="00C74265" w:rsidRDefault="00C74265" w:rsidP="00C7426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1C82C15" w14:textId="77777777" w:rsidR="00C74265" w:rsidRDefault="00C74265" w:rsidP="00C74265">
      <w:pPr>
        <w:pStyle w:val="NO"/>
        <w:rPr>
          <w:lang w:eastAsia="zh-CN"/>
        </w:rPr>
      </w:pPr>
      <w:r>
        <w:rPr>
          <w:lang w:eastAsia="zh-CN"/>
        </w:rPr>
        <w:t>NOTE 10:</w:t>
      </w:r>
      <w:r>
        <w:rPr>
          <w:lang w:eastAsia="zh-CN"/>
        </w:rPr>
        <w:tab/>
        <w:t>PCF can know that interworking with EPS with N26 is supported based on DNN and S-NSSAI of the PDU Session.</w:t>
      </w:r>
    </w:p>
    <w:p w14:paraId="474FEE35" w14:textId="77777777" w:rsidR="00C74265" w:rsidRPr="003D4ABF" w:rsidRDefault="00C74265" w:rsidP="00C74265">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0723328" w14:textId="77777777" w:rsidR="00C74265" w:rsidRPr="003D4ABF" w:rsidRDefault="00C74265" w:rsidP="00C74265">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8215F73" w14:textId="77777777" w:rsidR="00C74265" w:rsidRPr="003D4ABF" w:rsidRDefault="00C74265" w:rsidP="00C74265">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357710E" w14:textId="77777777" w:rsidR="00C74265" w:rsidRPr="003D4ABF" w:rsidRDefault="00C74265" w:rsidP="00C7426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C98FB5A" w14:textId="77777777" w:rsidR="00C74265" w:rsidRDefault="00C74265" w:rsidP="00C74265">
      <w:r>
        <w:t xml:space="preserve">The </w:t>
      </w:r>
      <w:r w:rsidRPr="0086681B">
        <w:rPr>
          <w:i/>
          <w:iCs/>
        </w:rPr>
        <w:t>ECN marking for L4S</w:t>
      </w:r>
      <w:r>
        <w:t xml:space="preserve"> indicates that the service data flow supports ECN marking for L4S to be performed.</w:t>
      </w:r>
    </w:p>
    <w:p w14:paraId="73EFA0A8" w14:textId="77777777" w:rsidR="00C74265" w:rsidRPr="003D4ABF" w:rsidRDefault="00C74265" w:rsidP="00C74265">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AF33BA0" w14:textId="77777777" w:rsidR="00C74265" w:rsidRPr="003D4ABF" w:rsidRDefault="00C74265" w:rsidP="00C7426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04346DC" w14:textId="77777777" w:rsidR="00C74265" w:rsidRPr="003D4ABF" w:rsidRDefault="00C74265" w:rsidP="00C7426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00248AD" w14:textId="77777777" w:rsidR="00C74265" w:rsidRPr="003D4ABF" w:rsidRDefault="00C74265" w:rsidP="00C74265">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2AAFE45" w14:textId="77777777" w:rsidR="00C74265" w:rsidRPr="003D4ABF" w:rsidRDefault="00C74265" w:rsidP="00C74265">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04E98CB7" w14:textId="77777777" w:rsidR="00C74265" w:rsidRPr="003D4ABF" w:rsidRDefault="00C74265" w:rsidP="00C74265">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EC7EE53" w14:textId="77777777" w:rsidR="00C74265" w:rsidRPr="003D4ABF" w:rsidRDefault="00C74265" w:rsidP="00C74265">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70E8F37" w14:textId="77777777" w:rsidR="00C74265" w:rsidRPr="003D4ABF" w:rsidRDefault="00C74265" w:rsidP="00C74265">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498F922" w14:textId="77777777" w:rsidR="00C74265" w:rsidRDefault="00C74265" w:rsidP="00C74265">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B9A8A7C" w14:textId="77777777" w:rsidR="00C74265" w:rsidRDefault="00C74265" w:rsidP="00C74265">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2BF77B5" w14:textId="77777777" w:rsidR="00C74265" w:rsidRDefault="00C74265" w:rsidP="00C74265">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6605197" w14:textId="77777777" w:rsidR="00C74265" w:rsidRDefault="00C74265" w:rsidP="00C74265">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826EAD8" w14:textId="77777777" w:rsidR="00C74265" w:rsidRDefault="00C74265" w:rsidP="00C74265">
      <w:pPr>
        <w:pStyle w:val="B1"/>
      </w:pPr>
      <w:r>
        <w:t>-</w:t>
      </w:r>
      <w:r>
        <w:tab/>
        <w:t>NEF Information, Notification Endpoint of the NEF responsible of the set of UEs associated with the Traffic correlation ID.</w:t>
      </w:r>
    </w:p>
    <w:p w14:paraId="280C23E8" w14:textId="77777777" w:rsidR="00C74265" w:rsidRPr="003D4ABF" w:rsidRDefault="00C74265" w:rsidP="00C74265">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4CA4109" w14:textId="77777777" w:rsidR="00C74265" w:rsidRPr="003D4ABF" w:rsidRDefault="00C74265" w:rsidP="00C74265">
      <w:r w:rsidRPr="003D4ABF">
        <w:t xml:space="preserve">The </w:t>
      </w:r>
      <w:r w:rsidRPr="003D4ABF">
        <w:rPr>
          <w:i/>
        </w:rPr>
        <w:t>Redirect</w:t>
      </w:r>
      <w:r w:rsidRPr="003D4ABF">
        <w:t xml:space="preserve"> indicates whether the uplink part of the service data flow should be redirected to a controlled address.</w:t>
      </w:r>
    </w:p>
    <w:p w14:paraId="0E2DFA99" w14:textId="77777777" w:rsidR="00C74265" w:rsidRPr="003D4ABF" w:rsidRDefault="00C74265" w:rsidP="00C7426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4F36AAB" w14:textId="77777777" w:rsidR="00C74265" w:rsidRPr="003D4ABF" w:rsidRDefault="00C74265" w:rsidP="00C74265">
      <w:r w:rsidRPr="003D4ABF">
        <w:t xml:space="preserve">The </w:t>
      </w:r>
      <w:r w:rsidRPr="003D4ABF">
        <w:rPr>
          <w:i/>
        </w:rPr>
        <w:t>UL Maximum Packet Loss Rate</w:t>
      </w:r>
      <w:r w:rsidRPr="003D4ABF">
        <w:t xml:space="preserve"> indicates the maximum rate for lost packets that can be tolerated in the uplink direction.</w:t>
      </w:r>
    </w:p>
    <w:p w14:paraId="594FE69B" w14:textId="77777777" w:rsidR="00C74265" w:rsidRPr="003D4ABF" w:rsidRDefault="00C74265" w:rsidP="00C74265">
      <w:r w:rsidRPr="003D4ABF">
        <w:t xml:space="preserve">The </w:t>
      </w:r>
      <w:r w:rsidRPr="003D4ABF">
        <w:rPr>
          <w:i/>
        </w:rPr>
        <w:t>DL Maximum Packet Loss Rate</w:t>
      </w:r>
      <w:r w:rsidRPr="003D4ABF">
        <w:t xml:space="preserve"> indicates the maximum rate for lost packets that can be tolerated in the downlink direction.</w:t>
      </w:r>
    </w:p>
    <w:p w14:paraId="694EA2E5" w14:textId="77777777" w:rsidR="00C74265" w:rsidRPr="003D4ABF" w:rsidRDefault="00C74265" w:rsidP="00C74265">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8CC1C30" w14:textId="77777777" w:rsidR="00C74265" w:rsidRPr="003D4ABF" w:rsidRDefault="00C74265" w:rsidP="00C7426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19620D9E" w14:textId="77777777" w:rsidR="00C74265" w:rsidRPr="003D4ABF" w:rsidRDefault="00C74265" w:rsidP="00C7426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1B1385E" w14:textId="77777777" w:rsidR="00C74265" w:rsidRDefault="00C74265" w:rsidP="00C74265">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6CC6369" w14:textId="77777777" w:rsidR="00C74265" w:rsidRDefault="00C74265" w:rsidP="00C74265">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A0E9740" w14:textId="77777777" w:rsidR="00C74265" w:rsidRDefault="00C74265" w:rsidP="00C74265">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CCD3F81" w14:textId="77777777" w:rsidR="00C74265" w:rsidRPr="003D4ABF" w:rsidRDefault="00C74265" w:rsidP="00C74265">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909F5C1" w14:textId="77777777" w:rsidR="00C74265" w:rsidRPr="003D4ABF" w:rsidRDefault="00C74265" w:rsidP="00C74265">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E25C84C" w14:textId="77777777" w:rsidR="00C74265" w:rsidRPr="003D4ABF" w:rsidRDefault="00C74265" w:rsidP="00C74265">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3A820DFC" w14:textId="77777777" w:rsidR="00C74265" w:rsidRPr="003D4ABF" w:rsidRDefault="00C74265" w:rsidP="00C74265">
      <w:r w:rsidRPr="003D4ABF">
        <w:t xml:space="preserve">The </w:t>
      </w:r>
      <w:r w:rsidRPr="003D4ABF">
        <w:rPr>
          <w:i/>
        </w:rPr>
        <w:t>Reporting frequency</w:t>
      </w:r>
      <w:r w:rsidRPr="003D4ABF">
        <w:t xml:space="preserve"> indicates the frequency for the reporting, such as event triggered, periodic. The following applies:</w:t>
      </w:r>
    </w:p>
    <w:p w14:paraId="2A5F587C" w14:textId="77777777" w:rsidR="00C74265" w:rsidRDefault="00C74265" w:rsidP="00C7426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6D26204" w14:textId="77777777" w:rsidR="00C74265" w:rsidRPr="003D4ABF" w:rsidRDefault="00C74265" w:rsidP="00C7426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0070C8A" w14:textId="77777777" w:rsidR="00C74265" w:rsidRDefault="00C74265" w:rsidP="00C74265">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59790936" w14:textId="77777777" w:rsidR="00C74265" w:rsidRPr="003D4ABF" w:rsidRDefault="00C74265" w:rsidP="00C7426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36338DB" w14:textId="77777777" w:rsidR="00C74265" w:rsidRDefault="00C74265" w:rsidP="00C74265">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088F409" w14:textId="77777777" w:rsidR="00C74265" w:rsidRDefault="00C74265" w:rsidP="00C74265">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106EC3E" w14:textId="77777777" w:rsidR="00C74265" w:rsidRDefault="00C74265" w:rsidP="00C74265">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1A1BA61" w14:textId="77777777" w:rsidR="00C74265" w:rsidRPr="003D4ABF" w:rsidRDefault="00C74265" w:rsidP="00C74265">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3477C307" w14:textId="77777777" w:rsidR="00C74265" w:rsidRPr="003D4ABF" w:rsidRDefault="00C74265" w:rsidP="00C7426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181B3D3" w14:textId="77777777" w:rsidR="00C74265" w:rsidRDefault="00C74265" w:rsidP="00C74265">
      <w:r>
        <w:t xml:space="preserve">The </w:t>
      </w:r>
      <w:r w:rsidRPr="0086681B">
        <w:rPr>
          <w:i/>
          <w:iCs/>
        </w:rPr>
        <w:t>Traffic Parameter Information</w:t>
      </w:r>
      <w:r>
        <w:t xml:space="preserve"> applies to the UE power saving as specified in clause 5.37.8 of TS 23.501 [2]. The following parameters are included:</w:t>
      </w:r>
    </w:p>
    <w:p w14:paraId="17DC93C3" w14:textId="77777777" w:rsidR="00C74265" w:rsidRDefault="00C74265" w:rsidP="00C74265">
      <w:pPr>
        <w:pStyle w:val="B1"/>
      </w:pPr>
      <w:r>
        <w:t>-</w:t>
      </w:r>
      <w:r>
        <w:tab/>
      </w:r>
      <w:r w:rsidRPr="0086681B">
        <w:rPr>
          <w:i/>
          <w:iCs/>
        </w:rPr>
        <w:t>Periodicity</w:t>
      </w:r>
      <w:r>
        <w:t>:</w:t>
      </w:r>
    </w:p>
    <w:p w14:paraId="041D6381" w14:textId="77777777" w:rsidR="00C74265" w:rsidRDefault="00C74265" w:rsidP="00C74265">
      <w:pPr>
        <w:pStyle w:val="B2"/>
      </w:pPr>
      <w:r>
        <w:t>-</w:t>
      </w:r>
      <w:r>
        <w:tab/>
        <w:t>indicates the time period between start of two data bursts in UL and/or DL direction.</w:t>
      </w:r>
    </w:p>
    <w:p w14:paraId="767F0029" w14:textId="77777777" w:rsidR="00C74265" w:rsidRDefault="00C74265" w:rsidP="00C74265">
      <w:pPr>
        <w:pStyle w:val="B2"/>
      </w:pPr>
      <w:r>
        <w:t>-</w:t>
      </w:r>
      <w:r>
        <w:tab/>
        <w:t>this parameter is only included when PCF receives the periodicity information from AF.</w:t>
      </w:r>
    </w:p>
    <w:p w14:paraId="01361CDC" w14:textId="77777777" w:rsidR="00C74265" w:rsidRDefault="00C74265" w:rsidP="00C74265">
      <w:r>
        <w:t xml:space="preserve">The </w:t>
      </w:r>
      <w:r w:rsidRPr="0086681B">
        <w:rPr>
          <w:i/>
          <w:iCs/>
        </w:rPr>
        <w:t>Traffic Parameter Measurement</w:t>
      </w:r>
      <w:r>
        <w:t xml:space="preserve"> applies to the UE power saving as specified in clause 5.37.8 of TS 23.501 [2]. The following parameters are included:</w:t>
      </w:r>
    </w:p>
    <w:p w14:paraId="13FDD00F" w14:textId="77777777" w:rsidR="00C74265" w:rsidRDefault="00C74265" w:rsidP="00C74265">
      <w:pPr>
        <w:pStyle w:val="B1"/>
      </w:pPr>
      <w:r>
        <w:lastRenderedPageBreak/>
        <w:t>-</w:t>
      </w:r>
      <w:r>
        <w:tab/>
      </w:r>
      <w:r w:rsidRPr="0086681B">
        <w:rPr>
          <w:i/>
          <w:iCs/>
        </w:rPr>
        <w:t>Traffic Parameter to be measured</w:t>
      </w:r>
      <w:r>
        <w:t>:</w:t>
      </w:r>
    </w:p>
    <w:p w14:paraId="0B238268" w14:textId="77777777" w:rsidR="00C74265" w:rsidRDefault="00C74265" w:rsidP="00C74265">
      <w:pPr>
        <w:pStyle w:val="B2"/>
      </w:pPr>
      <w:r>
        <w:t>-</w:t>
      </w:r>
      <w:r>
        <w:tab/>
        <w:t>UL and/or DL periodicity. This parameter is only included when PCF does not receive the periodicity information from AF.</w:t>
      </w:r>
    </w:p>
    <w:p w14:paraId="6C4E7C2D" w14:textId="77777777" w:rsidR="00C74265" w:rsidRDefault="00C74265" w:rsidP="00C74265">
      <w:pPr>
        <w:pStyle w:val="B2"/>
      </w:pPr>
      <w:r>
        <w:t>-</w:t>
      </w:r>
      <w:r>
        <w:tab/>
        <w:t>N6 jitter range associated with DL Periodicity.</w:t>
      </w:r>
    </w:p>
    <w:p w14:paraId="19FEA8DF" w14:textId="77777777" w:rsidR="00C74265" w:rsidRDefault="00C74265" w:rsidP="00C74265">
      <w:pPr>
        <w:pStyle w:val="B1"/>
      </w:pPr>
      <w:r>
        <w:t>-</w:t>
      </w:r>
      <w:r>
        <w:tab/>
      </w:r>
      <w:r w:rsidRPr="0086681B">
        <w:rPr>
          <w:i/>
          <w:iCs/>
        </w:rPr>
        <w:t>reporting condition</w:t>
      </w:r>
      <w:r>
        <w:t xml:space="preserve"> can be optionally included to define the condition for the reporting, such as event triggered or periodic, frequency.</w:t>
      </w:r>
    </w:p>
    <w:p w14:paraId="59A13F10" w14:textId="77777777" w:rsidR="00C74265" w:rsidRPr="003D4ABF" w:rsidRDefault="00C74265" w:rsidP="00C7426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9FD30AA" w14:textId="77777777" w:rsidR="00C74265" w:rsidRPr="003D4ABF" w:rsidRDefault="00C74265" w:rsidP="00C7426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140BA28" w14:textId="77777777" w:rsidR="00C74265" w:rsidRPr="003D4ABF" w:rsidRDefault="00C74265" w:rsidP="00C74265">
      <w:pPr>
        <w:pStyle w:val="B2"/>
      </w:pPr>
      <w:r w:rsidRPr="003D4ABF">
        <w:t>-</w:t>
      </w:r>
      <w:r w:rsidRPr="003D4ABF">
        <w:tab/>
        <w:t>indication that notifications of Downlink Data Delivery status are required; and</w:t>
      </w:r>
    </w:p>
    <w:p w14:paraId="4B32668C" w14:textId="77777777" w:rsidR="00C74265" w:rsidRPr="003D4ABF" w:rsidRDefault="00C74265" w:rsidP="00C74265">
      <w:pPr>
        <w:pStyle w:val="B2"/>
      </w:pPr>
      <w:r w:rsidRPr="003D4ABF">
        <w:t>-</w:t>
      </w:r>
      <w:r w:rsidRPr="003D4ABF">
        <w:tab/>
        <w:t>the requested type of such notifications (notifications about downlink packets being buffered, and/or discarded).</w:t>
      </w:r>
    </w:p>
    <w:p w14:paraId="6794F6C7" w14:textId="77777777" w:rsidR="00C74265" w:rsidRPr="003D4ABF" w:rsidRDefault="00C74265" w:rsidP="00C7426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8CC1C0A" w14:textId="77777777" w:rsidR="00C74265" w:rsidRPr="003D4ABF" w:rsidRDefault="00C74265" w:rsidP="00C74265">
      <w:pPr>
        <w:pStyle w:val="B2"/>
      </w:pPr>
      <w:r w:rsidRPr="003D4ABF">
        <w:t>-</w:t>
      </w:r>
      <w:r w:rsidRPr="003D4ABF">
        <w:tab/>
        <w:t>indication that notifications of DDN Failure are required.</w:t>
      </w:r>
    </w:p>
    <w:p w14:paraId="295C8D1E" w14:textId="77777777" w:rsidR="00C74265" w:rsidRPr="003D4ABF" w:rsidRDefault="00C74265" w:rsidP="00C74265">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E9E7770" w14:textId="77777777" w:rsidR="00C74265" w:rsidRPr="003D4ABF" w:rsidRDefault="00C74265" w:rsidP="00C74265">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058DEBB" w14:textId="77777777" w:rsidR="00C74265" w:rsidRDefault="00C74265" w:rsidP="00C74265">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6C6553A5" w14:textId="77777777" w:rsidR="00C74265" w:rsidRDefault="00C74265" w:rsidP="00C74265">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127"/>
    <w:bookmarkEnd w:id="128"/>
    <w:bookmarkEnd w:id="129"/>
    <w:bookmarkEnd w:id="130"/>
    <w:bookmarkEnd w:id="131"/>
    <w:bookmarkEnd w:id="132"/>
    <w:bookmarkEnd w:id="133"/>
    <w:bookmarkEnd w:id="134"/>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83BC0" w14:textId="77777777" w:rsidR="00E60D12" w:rsidRDefault="00E60D12">
      <w:r>
        <w:separator/>
      </w:r>
    </w:p>
  </w:endnote>
  <w:endnote w:type="continuationSeparator" w:id="0">
    <w:p w14:paraId="4EEA2E4A" w14:textId="77777777" w:rsidR="00E60D12" w:rsidRDefault="00E60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FD834" w14:textId="77777777" w:rsidR="00E60D12" w:rsidRDefault="00E60D12">
      <w:r>
        <w:separator/>
      </w:r>
    </w:p>
  </w:footnote>
  <w:footnote w:type="continuationSeparator" w:id="0">
    <w:p w14:paraId="3C5A6A17" w14:textId="77777777" w:rsidR="00E60D12" w:rsidRDefault="00E60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19"/>
  </w:num>
  <w:num w:numId="15">
    <w:abstractNumId w:val="11"/>
  </w:num>
  <w:num w:numId="16">
    <w:abstractNumId w:val="12"/>
  </w:num>
  <w:num w:numId="17">
    <w:abstractNumId w:val="18"/>
  </w:num>
  <w:num w:numId="18">
    <w:abstractNumId w:val="14"/>
  </w:num>
  <w:num w:numId="19">
    <w:abstractNumId w:val="17"/>
  </w:num>
  <w:num w:numId="20">
    <w:abstractNumId w:val="16"/>
  </w:num>
  <w:num w:numId="21">
    <w:abstractNumId w:val="15"/>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
    <w15:presenceInfo w15:providerId="None" w15:userId="Huawei-Q"/>
  </w15:person>
  <w15:person w15:author="Huawei-User">
    <w15:presenceInfo w15:providerId="None" w15:userId="Huawei-User"/>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44242"/>
    <w:rsid w:val="00145D43"/>
    <w:rsid w:val="00192C46"/>
    <w:rsid w:val="001A08B3"/>
    <w:rsid w:val="001A7B60"/>
    <w:rsid w:val="001B52F0"/>
    <w:rsid w:val="001B7A65"/>
    <w:rsid w:val="001E41F3"/>
    <w:rsid w:val="001E4D31"/>
    <w:rsid w:val="001F0173"/>
    <w:rsid w:val="002169D0"/>
    <w:rsid w:val="00222826"/>
    <w:rsid w:val="0026004D"/>
    <w:rsid w:val="002640DD"/>
    <w:rsid w:val="00275D12"/>
    <w:rsid w:val="00284FEB"/>
    <w:rsid w:val="002860C4"/>
    <w:rsid w:val="002A28D3"/>
    <w:rsid w:val="002B5741"/>
    <w:rsid w:val="002E472E"/>
    <w:rsid w:val="00305409"/>
    <w:rsid w:val="00345F57"/>
    <w:rsid w:val="00357A44"/>
    <w:rsid w:val="003609EF"/>
    <w:rsid w:val="0036231A"/>
    <w:rsid w:val="00374DD4"/>
    <w:rsid w:val="003C7E61"/>
    <w:rsid w:val="003E1A36"/>
    <w:rsid w:val="004006F2"/>
    <w:rsid w:val="00410371"/>
    <w:rsid w:val="004242F1"/>
    <w:rsid w:val="00455787"/>
    <w:rsid w:val="004B0615"/>
    <w:rsid w:val="004B49C7"/>
    <w:rsid w:val="004B75B7"/>
    <w:rsid w:val="004D525E"/>
    <w:rsid w:val="005141D9"/>
    <w:rsid w:val="0051580D"/>
    <w:rsid w:val="00547111"/>
    <w:rsid w:val="0059064B"/>
    <w:rsid w:val="00592D74"/>
    <w:rsid w:val="005E2C44"/>
    <w:rsid w:val="00621188"/>
    <w:rsid w:val="00625322"/>
    <w:rsid w:val="006257ED"/>
    <w:rsid w:val="00653DE4"/>
    <w:rsid w:val="0065784C"/>
    <w:rsid w:val="00665C47"/>
    <w:rsid w:val="00695808"/>
    <w:rsid w:val="006A00FF"/>
    <w:rsid w:val="006B46FB"/>
    <w:rsid w:val="006E21FB"/>
    <w:rsid w:val="00703231"/>
    <w:rsid w:val="00792342"/>
    <w:rsid w:val="007977A8"/>
    <w:rsid w:val="007B512A"/>
    <w:rsid w:val="007C2097"/>
    <w:rsid w:val="007D2414"/>
    <w:rsid w:val="007D6A07"/>
    <w:rsid w:val="007F6DD4"/>
    <w:rsid w:val="007F7259"/>
    <w:rsid w:val="008040A8"/>
    <w:rsid w:val="008250EB"/>
    <w:rsid w:val="008279FA"/>
    <w:rsid w:val="008626E7"/>
    <w:rsid w:val="00870EE7"/>
    <w:rsid w:val="008863B9"/>
    <w:rsid w:val="008A45A6"/>
    <w:rsid w:val="008D3CCC"/>
    <w:rsid w:val="008D4F6E"/>
    <w:rsid w:val="008E6811"/>
    <w:rsid w:val="008F3789"/>
    <w:rsid w:val="008F686C"/>
    <w:rsid w:val="00907951"/>
    <w:rsid w:val="009148DE"/>
    <w:rsid w:val="00941E30"/>
    <w:rsid w:val="009531B0"/>
    <w:rsid w:val="009741B3"/>
    <w:rsid w:val="009777D9"/>
    <w:rsid w:val="00991B88"/>
    <w:rsid w:val="009A5753"/>
    <w:rsid w:val="009A579D"/>
    <w:rsid w:val="009D07D0"/>
    <w:rsid w:val="009E3297"/>
    <w:rsid w:val="009F734F"/>
    <w:rsid w:val="00A246B6"/>
    <w:rsid w:val="00A47E70"/>
    <w:rsid w:val="00A50CF0"/>
    <w:rsid w:val="00A7671C"/>
    <w:rsid w:val="00AA2CBC"/>
    <w:rsid w:val="00AC5820"/>
    <w:rsid w:val="00AD1CD8"/>
    <w:rsid w:val="00B172D4"/>
    <w:rsid w:val="00B258BB"/>
    <w:rsid w:val="00B67B97"/>
    <w:rsid w:val="00B93303"/>
    <w:rsid w:val="00B968C8"/>
    <w:rsid w:val="00BA3EC5"/>
    <w:rsid w:val="00BA51D9"/>
    <w:rsid w:val="00BB59A2"/>
    <w:rsid w:val="00BB5DFC"/>
    <w:rsid w:val="00BD279D"/>
    <w:rsid w:val="00BD6BB8"/>
    <w:rsid w:val="00C415A3"/>
    <w:rsid w:val="00C65DE4"/>
    <w:rsid w:val="00C66BA2"/>
    <w:rsid w:val="00C74265"/>
    <w:rsid w:val="00C870F6"/>
    <w:rsid w:val="00C95985"/>
    <w:rsid w:val="00C95FC2"/>
    <w:rsid w:val="00C96536"/>
    <w:rsid w:val="00CA2972"/>
    <w:rsid w:val="00CA6447"/>
    <w:rsid w:val="00CC5026"/>
    <w:rsid w:val="00CC68D0"/>
    <w:rsid w:val="00D03F9A"/>
    <w:rsid w:val="00D06D51"/>
    <w:rsid w:val="00D170B6"/>
    <w:rsid w:val="00D24991"/>
    <w:rsid w:val="00D337B1"/>
    <w:rsid w:val="00D50255"/>
    <w:rsid w:val="00D66520"/>
    <w:rsid w:val="00D84AE9"/>
    <w:rsid w:val="00D9124E"/>
    <w:rsid w:val="00DE34CF"/>
    <w:rsid w:val="00E13F3D"/>
    <w:rsid w:val="00E34898"/>
    <w:rsid w:val="00E60D12"/>
    <w:rsid w:val="00E71123"/>
    <w:rsid w:val="00EB09B7"/>
    <w:rsid w:val="00EE0474"/>
    <w:rsid w:val="00EE5995"/>
    <w:rsid w:val="00EE7D7C"/>
    <w:rsid w:val="00F165FF"/>
    <w:rsid w:val="00F25D98"/>
    <w:rsid w:val="00F300FB"/>
    <w:rsid w:val="00F4262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42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locked/>
    <w:rsid w:val="00C65DE4"/>
    <w:rPr>
      <w:rFonts w:ascii="Times New Roman" w:hAnsi="Times New Roman"/>
      <w:lang w:val="en-GB" w:eastAsia="en-US"/>
    </w:rPr>
  </w:style>
  <w:style w:type="character" w:customStyle="1" w:styleId="B1Char">
    <w:name w:val="B1 Char"/>
    <w:link w:val="B1"/>
    <w:locked/>
    <w:rsid w:val="00C65DE4"/>
    <w:rPr>
      <w:rFonts w:ascii="Times New Roman" w:hAnsi="Times New Roman"/>
      <w:lang w:val="en-GB" w:eastAsia="en-US"/>
    </w:rPr>
  </w:style>
  <w:style w:type="character" w:customStyle="1" w:styleId="B2Char">
    <w:name w:val="B2 Char"/>
    <w:link w:val="B2"/>
    <w:locked/>
    <w:rsid w:val="00C65DE4"/>
    <w:rPr>
      <w:rFonts w:ascii="Times New Roman" w:hAnsi="Times New Roman"/>
      <w:lang w:val="en-GB" w:eastAsia="en-US"/>
    </w:rPr>
  </w:style>
  <w:style w:type="character" w:customStyle="1" w:styleId="Heading1Char">
    <w:name w:val="Heading 1 Char"/>
    <w:basedOn w:val="DefaultParagraphFont"/>
    <w:link w:val="Heading1"/>
    <w:rsid w:val="00C65DE4"/>
    <w:rPr>
      <w:rFonts w:ascii="Arial" w:hAnsi="Arial"/>
      <w:sz w:val="36"/>
      <w:lang w:val="en-GB" w:eastAsia="en-US"/>
    </w:rPr>
  </w:style>
  <w:style w:type="character" w:customStyle="1" w:styleId="Heading2Char">
    <w:name w:val="Heading 2 Char"/>
    <w:basedOn w:val="DefaultParagraphFont"/>
    <w:link w:val="Heading2"/>
    <w:rsid w:val="00C65DE4"/>
    <w:rPr>
      <w:rFonts w:ascii="Arial" w:hAnsi="Arial"/>
      <w:sz w:val="32"/>
      <w:lang w:val="en-GB" w:eastAsia="en-US"/>
    </w:rPr>
  </w:style>
  <w:style w:type="character" w:customStyle="1" w:styleId="Heading3Char">
    <w:name w:val="Heading 3 Char"/>
    <w:basedOn w:val="DefaultParagraphFont"/>
    <w:link w:val="Heading3"/>
    <w:rsid w:val="00C65DE4"/>
    <w:rPr>
      <w:rFonts w:ascii="Arial" w:hAnsi="Arial"/>
      <w:sz w:val="28"/>
      <w:lang w:val="en-GB" w:eastAsia="en-US"/>
    </w:rPr>
  </w:style>
  <w:style w:type="character" w:customStyle="1" w:styleId="Heading4Char">
    <w:name w:val="Heading 4 Char"/>
    <w:basedOn w:val="DefaultParagraphFont"/>
    <w:link w:val="Heading4"/>
    <w:rsid w:val="00C65DE4"/>
    <w:rPr>
      <w:rFonts w:ascii="Arial" w:hAnsi="Arial"/>
      <w:sz w:val="24"/>
      <w:lang w:val="en-GB" w:eastAsia="en-US"/>
    </w:rPr>
  </w:style>
  <w:style w:type="character" w:customStyle="1" w:styleId="Heading5Char">
    <w:name w:val="Heading 5 Char"/>
    <w:basedOn w:val="DefaultParagraphFont"/>
    <w:link w:val="Heading5"/>
    <w:rsid w:val="00C65DE4"/>
    <w:rPr>
      <w:rFonts w:ascii="Arial" w:hAnsi="Arial"/>
      <w:sz w:val="22"/>
      <w:lang w:val="en-GB" w:eastAsia="en-US"/>
    </w:rPr>
  </w:style>
  <w:style w:type="character" w:customStyle="1" w:styleId="Heading6Char">
    <w:name w:val="Heading 6 Char"/>
    <w:basedOn w:val="DefaultParagraphFont"/>
    <w:link w:val="Heading6"/>
    <w:rsid w:val="00C65DE4"/>
    <w:rPr>
      <w:rFonts w:ascii="Arial" w:hAnsi="Arial"/>
      <w:lang w:val="en-GB" w:eastAsia="en-US"/>
    </w:rPr>
  </w:style>
  <w:style w:type="character" w:customStyle="1" w:styleId="Heading7Char">
    <w:name w:val="Heading 7 Char"/>
    <w:basedOn w:val="DefaultParagraphFont"/>
    <w:link w:val="Heading7"/>
    <w:rsid w:val="00C65DE4"/>
    <w:rPr>
      <w:rFonts w:ascii="Arial" w:hAnsi="Arial"/>
      <w:lang w:val="en-GB" w:eastAsia="en-US"/>
    </w:rPr>
  </w:style>
  <w:style w:type="character" w:customStyle="1" w:styleId="Heading8Char">
    <w:name w:val="Heading 8 Char"/>
    <w:basedOn w:val="DefaultParagraphFont"/>
    <w:link w:val="Heading8"/>
    <w:rsid w:val="00C65DE4"/>
    <w:rPr>
      <w:rFonts w:ascii="Arial" w:hAnsi="Arial"/>
      <w:sz w:val="36"/>
      <w:lang w:val="en-GB" w:eastAsia="en-US"/>
    </w:rPr>
  </w:style>
  <w:style w:type="character" w:customStyle="1" w:styleId="Heading9Char">
    <w:name w:val="Heading 9 Char"/>
    <w:basedOn w:val="DefaultParagraphFont"/>
    <w:link w:val="Heading9"/>
    <w:rsid w:val="00C65DE4"/>
    <w:rPr>
      <w:rFonts w:ascii="Arial" w:hAnsi="Arial"/>
      <w:sz w:val="36"/>
      <w:lang w:val="en-GB" w:eastAsia="en-US"/>
    </w:rPr>
  </w:style>
  <w:style w:type="paragraph" w:styleId="HTMLAddress">
    <w:name w:val="HTML Address"/>
    <w:basedOn w:val="Normal"/>
    <w:link w:val="HTMLAddressChar"/>
    <w:unhideWhenUsed/>
    <w:rsid w:val="00C65DE4"/>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C65DE4"/>
    <w:rPr>
      <w:rFonts w:ascii="Times New Roman" w:hAnsi="Times New Roman"/>
      <w:i/>
      <w:iCs/>
      <w:lang w:val="en-GB" w:eastAsia="en-GB"/>
    </w:rPr>
  </w:style>
  <w:style w:type="paragraph" w:styleId="HTMLPreformatted">
    <w:name w:val="HTML Preformatted"/>
    <w:basedOn w:val="Normal"/>
    <w:link w:val="HTMLPreformattedChar"/>
    <w:unhideWhenUsed/>
    <w:rsid w:val="00C65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C65DE4"/>
    <w:rPr>
      <w:rFonts w:ascii="Consolas" w:eastAsiaTheme="minorEastAsia" w:hAnsi="Consolas"/>
      <w:lang w:val="en-GB" w:eastAsia="en-GB"/>
    </w:rPr>
  </w:style>
  <w:style w:type="paragraph" w:customStyle="1" w:styleId="msonormal0">
    <w:name w:val="msonormal"/>
    <w:basedOn w:val="Normal"/>
    <w:rsid w:val="00C65DE4"/>
    <w:pPr>
      <w:overflowPunct w:val="0"/>
      <w:autoSpaceDE w:val="0"/>
      <w:autoSpaceDN w:val="0"/>
      <w:adjustRightInd w:val="0"/>
    </w:pPr>
    <w:rPr>
      <w:rFonts w:eastAsiaTheme="minorEastAsia"/>
      <w:sz w:val="24"/>
      <w:szCs w:val="24"/>
      <w:lang w:eastAsia="en-GB"/>
    </w:rPr>
  </w:style>
  <w:style w:type="paragraph" w:styleId="NormalWeb">
    <w:name w:val="Normal (Web)"/>
    <w:basedOn w:val="Normal"/>
    <w:unhideWhenUsed/>
    <w:rsid w:val="00C65DE4"/>
    <w:pPr>
      <w:overflowPunct w:val="0"/>
      <w:autoSpaceDE w:val="0"/>
      <w:autoSpaceDN w:val="0"/>
      <w:adjustRightInd w:val="0"/>
    </w:pPr>
    <w:rPr>
      <w:rFonts w:eastAsiaTheme="minorEastAsia"/>
      <w:sz w:val="24"/>
      <w:szCs w:val="24"/>
      <w:lang w:eastAsia="en-GB"/>
    </w:rPr>
  </w:style>
  <w:style w:type="paragraph" w:styleId="Index3">
    <w:name w:val="index 3"/>
    <w:basedOn w:val="Normal"/>
    <w:next w:val="Normal"/>
    <w:autoRedefine/>
    <w:unhideWhenUsed/>
    <w:rsid w:val="00C65DE4"/>
    <w:pPr>
      <w:overflowPunct w:val="0"/>
      <w:autoSpaceDE w:val="0"/>
      <w:autoSpaceDN w:val="0"/>
      <w:adjustRightInd w:val="0"/>
      <w:spacing w:after="0"/>
      <w:ind w:left="600" w:hanging="200"/>
    </w:pPr>
    <w:rPr>
      <w:rFonts w:eastAsiaTheme="minorEastAsia"/>
      <w:lang w:eastAsia="en-GB"/>
    </w:rPr>
  </w:style>
  <w:style w:type="paragraph" w:styleId="Index4">
    <w:name w:val="index 4"/>
    <w:basedOn w:val="Normal"/>
    <w:next w:val="Normal"/>
    <w:autoRedefine/>
    <w:unhideWhenUsed/>
    <w:rsid w:val="00C65DE4"/>
    <w:pPr>
      <w:overflowPunct w:val="0"/>
      <w:autoSpaceDE w:val="0"/>
      <w:autoSpaceDN w:val="0"/>
      <w:adjustRightInd w:val="0"/>
      <w:spacing w:after="0"/>
      <w:ind w:left="800" w:hanging="200"/>
    </w:pPr>
    <w:rPr>
      <w:rFonts w:eastAsiaTheme="minorEastAsia"/>
      <w:lang w:eastAsia="en-GB"/>
    </w:rPr>
  </w:style>
  <w:style w:type="paragraph" w:styleId="Index5">
    <w:name w:val="index 5"/>
    <w:basedOn w:val="Normal"/>
    <w:next w:val="Normal"/>
    <w:autoRedefine/>
    <w:unhideWhenUsed/>
    <w:rsid w:val="00C65DE4"/>
    <w:pPr>
      <w:overflowPunct w:val="0"/>
      <w:autoSpaceDE w:val="0"/>
      <w:autoSpaceDN w:val="0"/>
      <w:adjustRightInd w:val="0"/>
      <w:spacing w:after="0"/>
      <w:ind w:left="1000" w:hanging="200"/>
    </w:pPr>
    <w:rPr>
      <w:rFonts w:eastAsiaTheme="minorEastAsia"/>
      <w:lang w:eastAsia="en-GB"/>
    </w:rPr>
  </w:style>
  <w:style w:type="paragraph" w:styleId="Index6">
    <w:name w:val="index 6"/>
    <w:basedOn w:val="Normal"/>
    <w:next w:val="Normal"/>
    <w:autoRedefine/>
    <w:unhideWhenUsed/>
    <w:rsid w:val="00C65DE4"/>
    <w:pPr>
      <w:overflowPunct w:val="0"/>
      <w:autoSpaceDE w:val="0"/>
      <w:autoSpaceDN w:val="0"/>
      <w:adjustRightInd w:val="0"/>
      <w:spacing w:after="0"/>
      <w:ind w:left="1200" w:hanging="200"/>
    </w:pPr>
    <w:rPr>
      <w:rFonts w:eastAsiaTheme="minorEastAsia"/>
      <w:lang w:eastAsia="en-GB"/>
    </w:rPr>
  </w:style>
  <w:style w:type="paragraph" w:styleId="Index7">
    <w:name w:val="index 7"/>
    <w:basedOn w:val="Normal"/>
    <w:next w:val="Normal"/>
    <w:autoRedefine/>
    <w:unhideWhenUsed/>
    <w:rsid w:val="00C65DE4"/>
    <w:pPr>
      <w:overflowPunct w:val="0"/>
      <w:autoSpaceDE w:val="0"/>
      <w:autoSpaceDN w:val="0"/>
      <w:adjustRightInd w:val="0"/>
      <w:spacing w:after="0"/>
      <w:ind w:left="1400" w:hanging="200"/>
    </w:pPr>
    <w:rPr>
      <w:rFonts w:eastAsiaTheme="minorEastAsia"/>
      <w:lang w:eastAsia="en-GB"/>
    </w:rPr>
  </w:style>
  <w:style w:type="paragraph" w:styleId="Index8">
    <w:name w:val="index 8"/>
    <w:basedOn w:val="Normal"/>
    <w:next w:val="Normal"/>
    <w:autoRedefine/>
    <w:unhideWhenUsed/>
    <w:rsid w:val="00C65DE4"/>
    <w:pPr>
      <w:overflowPunct w:val="0"/>
      <w:autoSpaceDE w:val="0"/>
      <w:autoSpaceDN w:val="0"/>
      <w:adjustRightInd w:val="0"/>
      <w:spacing w:after="0"/>
      <w:ind w:left="1600" w:hanging="200"/>
    </w:pPr>
    <w:rPr>
      <w:rFonts w:eastAsiaTheme="minorEastAsia"/>
      <w:lang w:eastAsia="en-GB"/>
    </w:rPr>
  </w:style>
  <w:style w:type="paragraph" w:styleId="Index9">
    <w:name w:val="index 9"/>
    <w:basedOn w:val="Normal"/>
    <w:next w:val="Normal"/>
    <w:autoRedefine/>
    <w:unhideWhenUsed/>
    <w:rsid w:val="00C65DE4"/>
    <w:pPr>
      <w:overflowPunct w:val="0"/>
      <w:autoSpaceDE w:val="0"/>
      <w:autoSpaceDN w:val="0"/>
      <w:adjustRightInd w:val="0"/>
      <w:spacing w:after="0"/>
      <w:ind w:left="1800" w:hanging="200"/>
    </w:pPr>
    <w:rPr>
      <w:rFonts w:eastAsiaTheme="minorEastAsia"/>
      <w:lang w:eastAsia="en-GB"/>
    </w:rPr>
  </w:style>
  <w:style w:type="paragraph" w:styleId="NormalIndent">
    <w:name w:val="Normal Indent"/>
    <w:basedOn w:val="Normal"/>
    <w:unhideWhenUsed/>
    <w:rsid w:val="00C65DE4"/>
    <w:pPr>
      <w:overflowPunct w:val="0"/>
      <w:autoSpaceDE w:val="0"/>
      <w:autoSpaceDN w:val="0"/>
      <w:adjustRightInd w:val="0"/>
      <w:ind w:left="720"/>
    </w:pPr>
    <w:rPr>
      <w:rFonts w:eastAsiaTheme="minorEastAsia"/>
      <w:lang w:eastAsia="en-GB"/>
    </w:rPr>
  </w:style>
  <w:style w:type="character" w:customStyle="1" w:styleId="FootnoteTextChar">
    <w:name w:val="Footnote Text Char"/>
    <w:basedOn w:val="DefaultParagraphFont"/>
    <w:link w:val="FootnoteText"/>
    <w:rsid w:val="00C65DE4"/>
    <w:rPr>
      <w:rFonts w:ascii="Times New Roman" w:hAnsi="Times New Roman"/>
      <w:sz w:val="16"/>
      <w:lang w:val="en-GB" w:eastAsia="en-US"/>
    </w:rPr>
  </w:style>
  <w:style w:type="character" w:customStyle="1" w:styleId="CommentTextChar">
    <w:name w:val="Comment Text Char"/>
    <w:basedOn w:val="DefaultParagraphFont"/>
    <w:link w:val="CommentText"/>
    <w:rsid w:val="00C65DE4"/>
    <w:rPr>
      <w:rFonts w:ascii="Times New Roman" w:hAnsi="Times New Roman"/>
      <w:lang w:val="en-GB" w:eastAsia="en-US"/>
    </w:rPr>
  </w:style>
  <w:style w:type="character" w:customStyle="1" w:styleId="HeaderChar">
    <w:name w:val="Header Char"/>
    <w:basedOn w:val="DefaultParagraphFont"/>
    <w:link w:val="Header"/>
    <w:rsid w:val="00C65DE4"/>
    <w:rPr>
      <w:rFonts w:ascii="Arial" w:hAnsi="Arial"/>
      <w:b/>
      <w:noProof/>
      <w:sz w:val="18"/>
      <w:lang w:val="en-GB" w:eastAsia="en-US"/>
    </w:rPr>
  </w:style>
  <w:style w:type="character" w:customStyle="1" w:styleId="FooterChar">
    <w:name w:val="Footer Char"/>
    <w:basedOn w:val="DefaultParagraphFont"/>
    <w:link w:val="Footer"/>
    <w:rsid w:val="00C65DE4"/>
    <w:rPr>
      <w:rFonts w:ascii="Arial" w:hAnsi="Arial"/>
      <w:b/>
      <w:i/>
      <w:noProof/>
      <w:sz w:val="18"/>
      <w:lang w:val="en-GB" w:eastAsia="en-US"/>
    </w:rPr>
  </w:style>
  <w:style w:type="paragraph" w:styleId="IndexHeading">
    <w:name w:val="index heading"/>
    <w:basedOn w:val="Normal"/>
    <w:next w:val="Index1"/>
    <w:unhideWhenUsed/>
    <w:rsid w:val="00C65DE4"/>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C65DE4"/>
    <w:pPr>
      <w:overflowPunct w:val="0"/>
      <w:autoSpaceDE w:val="0"/>
      <w:autoSpaceDN w:val="0"/>
      <w:adjustRightInd w:val="0"/>
      <w:spacing w:after="200"/>
    </w:pPr>
    <w:rPr>
      <w:rFonts w:eastAsiaTheme="minorEastAsia"/>
      <w:i/>
      <w:iCs/>
      <w:color w:val="1F497D" w:themeColor="text2"/>
      <w:sz w:val="18"/>
      <w:szCs w:val="18"/>
      <w:lang w:eastAsia="en-GB"/>
    </w:rPr>
  </w:style>
  <w:style w:type="paragraph" w:styleId="TableofFigures">
    <w:name w:val="table of figures"/>
    <w:basedOn w:val="Normal"/>
    <w:next w:val="Normal"/>
    <w:unhideWhenUsed/>
    <w:rsid w:val="00C65DE4"/>
    <w:pPr>
      <w:overflowPunct w:val="0"/>
      <w:autoSpaceDE w:val="0"/>
      <w:autoSpaceDN w:val="0"/>
      <w:adjustRightInd w:val="0"/>
      <w:spacing w:after="0"/>
    </w:pPr>
    <w:rPr>
      <w:rFonts w:eastAsiaTheme="minorEastAsia"/>
      <w:lang w:eastAsia="en-GB"/>
    </w:rPr>
  </w:style>
  <w:style w:type="paragraph" w:styleId="EnvelopeAddress">
    <w:name w:val="envelope address"/>
    <w:basedOn w:val="Normal"/>
    <w:unhideWhenUsed/>
    <w:rsid w:val="00C65DE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65DE4"/>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C65DE4"/>
    <w:pPr>
      <w:overflowPunct w:val="0"/>
      <w:autoSpaceDE w:val="0"/>
      <w:autoSpaceDN w:val="0"/>
      <w:adjustRightInd w:val="0"/>
      <w:spacing w:after="0"/>
    </w:pPr>
    <w:rPr>
      <w:rFonts w:eastAsiaTheme="minorEastAsia"/>
      <w:lang w:eastAsia="en-GB"/>
    </w:rPr>
  </w:style>
  <w:style w:type="character" w:customStyle="1" w:styleId="EndnoteTextChar">
    <w:name w:val="Endnote Text Char"/>
    <w:basedOn w:val="DefaultParagraphFont"/>
    <w:link w:val="EndnoteText"/>
    <w:rsid w:val="00C65DE4"/>
    <w:rPr>
      <w:rFonts w:ascii="Times New Roman" w:eastAsiaTheme="minorEastAsia" w:hAnsi="Times New Roman"/>
      <w:lang w:val="en-GB" w:eastAsia="en-GB"/>
    </w:rPr>
  </w:style>
  <w:style w:type="paragraph" w:styleId="TableofAuthorities">
    <w:name w:val="table of authorities"/>
    <w:basedOn w:val="Normal"/>
    <w:next w:val="Normal"/>
    <w:unhideWhenUsed/>
    <w:rsid w:val="00C65DE4"/>
    <w:pPr>
      <w:overflowPunct w:val="0"/>
      <w:autoSpaceDE w:val="0"/>
      <w:autoSpaceDN w:val="0"/>
      <w:adjustRightInd w:val="0"/>
      <w:spacing w:after="0"/>
      <w:ind w:left="200" w:hanging="200"/>
    </w:pPr>
    <w:rPr>
      <w:rFonts w:eastAsiaTheme="minorEastAsia"/>
      <w:lang w:eastAsia="en-GB"/>
    </w:rPr>
  </w:style>
  <w:style w:type="paragraph" w:styleId="MacroText">
    <w:name w:val="macro"/>
    <w:link w:val="MacroTextChar"/>
    <w:unhideWhenUsed/>
    <w:rsid w:val="00C65DE4"/>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Theme="minorEastAsia" w:hAnsi="Consolas"/>
      <w:lang w:val="en-GB" w:eastAsia="en-US"/>
    </w:rPr>
  </w:style>
  <w:style w:type="character" w:customStyle="1" w:styleId="MacroTextChar">
    <w:name w:val="Macro Text Char"/>
    <w:basedOn w:val="DefaultParagraphFont"/>
    <w:link w:val="MacroText"/>
    <w:rsid w:val="00C65DE4"/>
    <w:rPr>
      <w:rFonts w:ascii="Consolas" w:eastAsiaTheme="minorEastAsia" w:hAnsi="Consolas"/>
      <w:lang w:val="en-GB" w:eastAsia="en-US"/>
    </w:rPr>
  </w:style>
  <w:style w:type="paragraph" w:styleId="TOAHeading">
    <w:name w:val="toa heading"/>
    <w:basedOn w:val="Normal"/>
    <w:next w:val="Normal"/>
    <w:unhideWhenUsed/>
    <w:rsid w:val="00C65DE4"/>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C65DE4"/>
    <w:pPr>
      <w:numPr>
        <w:numId w:val="8"/>
      </w:numPr>
      <w:overflowPunct w:val="0"/>
      <w:autoSpaceDE w:val="0"/>
      <w:autoSpaceDN w:val="0"/>
      <w:adjustRightInd w:val="0"/>
      <w:contextualSpacing/>
    </w:pPr>
    <w:rPr>
      <w:rFonts w:eastAsiaTheme="minorEastAsia"/>
      <w:lang w:eastAsia="en-GB"/>
    </w:rPr>
  </w:style>
  <w:style w:type="paragraph" w:styleId="ListNumber4">
    <w:name w:val="List Number 4"/>
    <w:basedOn w:val="Normal"/>
    <w:unhideWhenUsed/>
    <w:rsid w:val="00C65DE4"/>
    <w:pPr>
      <w:numPr>
        <w:numId w:val="9"/>
      </w:numPr>
      <w:overflowPunct w:val="0"/>
      <w:autoSpaceDE w:val="0"/>
      <w:autoSpaceDN w:val="0"/>
      <w:adjustRightInd w:val="0"/>
      <w:contextualSpacing/>
    </w:pPr>
    <w:rPr>
      <w:rFonts w:eastAsiaTheme="minorEastAsia"/>
      <w:lang w:eastAsia="en-GB"/>
    </w:rPr>
  </w:style>
  <w:style w:type="paragraph" w:styleId="ListNumber5">
    <w:name w:val="List Number 5"/>
    <w:basedOn w:val="Normal"/>
    <w:unhideWhenUsed/>
    <w:rsid w:val="00C65DE4"/>
    <w:pPr>
      <w:numPr>
        <w:numId w:val="10"/>
      </w:numPr>
      <w:overflowPunct w:val="0"/>
      <w:autoSpaceDE w:val="0"/>
      <w:autoSpaceDN w:val="0"/>
      <w:adjustRightInd w:val="0"/>
      <w:contextualSpacing/>
    </w:pPr>
    <w:rPr>
      <w:rFonts w:eastAsiaTheme="minorEastAsia"/>
      <w:lang w:eastAsia="en-GB"/>
    </w:rPr>
  </w:style>
  <w:style w:type="paragraph" w:styleId="Title">
    <w:name w:val="Title"/>
    <w:basedOn w:val="Normal"/>
    <w:next w:val="Normal"/>
    <w:link w:val="TitleChar"/>
    <w:qFormat/>
    <w:rsid w:val="00C65DE4"/>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65DE4"/>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C65DE4"/>
    <w:pPr>
      <w:overflowPunct w:val="0"/>
      <w:autoSpaceDE w:val="0"/>
      <w:autoSpaceDN w:val="0"/>
      <w:adjustRightInd w:val="0"/>
      <w:spacing w:after="0"/>
      <w:ind w:left="4252"/>
    </w:pPr>
    <w:rPr>
      <w:rFonts w:eastAsiaTheme="minorEastAsia"/>
      <w:lang w:eastAsia="en-GB"/>
    </w:rPr>
  </w:style>
  <w:style w:type="character" w:customStyle="1" w:styleId="ClosingChar">
    <w:name w:val="Closing Char"/>
    <w:basedOn w:val="DefaultParagraphFont"/>
    <w:link w:val="Closing"/>
    <w:rsid w:val="00C65DE4"/>
    <w:rPr>
      <w:rFonts w:ascii="Times New Roman" w:eastAsiaTheme="minorEastAsia" w:hAnsi="Times New Roman"/>
      <w:lang w:val="en-GB" w:eastAsia="en-GB"/>
    </w:rPr>
  </w:style>
  <w:style w:type="paragraph" w:styleId="Signature">
    <w:name w:val="Signature"/>
    <w:basedOn w:val="Normal"/>
    <w:link w:val="SignatureChar"/>
    <w:unhideWhenUsed/>
    <w:rsid w:val="00C65DE4"/>
    <w:pPr>
      <w:overflowPunct w:val="0"/>
      <w:autoSpaceDE w:val="0"/>
      <w:autoSpaceDN w:val="0"/>
      <w:adjustRightInd w:val="0"/>
      <w:spacing w:after="0"/>
      <w:ind w:left="4252"/>
    </w:pPr>
    <w:rPr>
      <w:rFonts w:eastAsiaTheme="minorEastAsia"/>
      <w:lang w:eastAsia="en-GB"/>
    </w:rPr>
  </w:style>
  <w:style w:type="character" w:customStyle="1" w:styleId="SignatureChar">
    <w:name w:val="Signature Char"/>
    <w:basedOn w:val="DefaultParagraphFont"/>
    <w:link w:val="Signature"/>
    <w:rsid w:val="00C65DE4"/>
    <w:rPr>
      <w:rFonts w:ascii="Times New Roman" w:eastAsiaTheme="minorEastAsia" w:hAnsi="Times New Roman"/>
      <w:lang w:val="en-GB" w:eastAsia="en-GB"/>
    </w:rPr>
  </w:style>
  <w:style w:type="paragraph" w:styleId="BodyText">
    <w:name w:val="Body Text"/>
    <w:basedOn w:val="Normal"/>
    <w:link w:val="BodyTextChar"/>
    <w:unhideWhenUsed/>
    <w:rsid w:val="00C65DE4"/>
    <w:pPr>
      <w:overflowPunct w:val="0"/>
      <w:autoSpaceDE w:val="0"/>
      <w:autoSpaceDN w:val="0"/>
      <w:adjustRightInd w:val="0"/>
      <w:spacing w:after="120"/>
    </w:pPr>
    <w:rPr>
      <w:color w:val="000000"/>
      <w:lang w:eastAsia="ja-JP"/>
    </w:rPr>
  </w:style>
  <w:style w:type="character" w:customStyle="1" w:styleId="BodyTextChar">
    <w:name w:val="Body Text Char"/>
    <w:basedOn w:val="DefaultParagraphFont"/>
    <w:link w:val="BodyText"/>
    <w:rsid w:val="00C65DE4"/>
    <w:rPr>
      <w:rFonts w:ascii="Times New Roman" w:hAnsi="Times New Roman"/>
      <w:color w:val="000000"/>
      <w:lang w:val="en-GB" w:eastAsia="ja-JP"/>
    </w:rPr>
  </w:style>
  <w:style w:type="paragraph" w:styleId="BodyTextIndent">
    <w:name w:val="Body Text Indent"/>
    <w:basedOn w:val="Normal"/>
    <w:link w:val="BodyTextIndentChar"/>
    <w:unhideWhenUsed/>
    <w:rsid w:val="00C65DE4"/>
    <w:pPr>
      <w:overflowPunct w:val="0"/>
      <w:autoSpaceDE w:val="0"/>
      <w:autoSpaceDN w:val="0"/>
      <w:adjustRightInd w:val="0"/>
      <w:spacing w:after="120"/>
      <w:ind w:left="283"/>
    </w:pPr>
    <w:rPr>
      <w:rFonts w:eastAsiaTheme="minorEastAsia"/>
      <w:lang w:eastAsia="en-GB"/>
    </w:rPr>
  </w:style>
  <w:style w:type="character" w:customStyle="1" w:styleId="BodyTextIndentChar">
    <w:name w:val="Body Text Indent Char"/>
    <w:basedOn w:val="DefaultParagraphFont"/>
    <w:link w:val="BodyTextIndent"/>
    <w:rsid w:val="00C65DE4"/>
    <w:rPr>
      <w:rFonts w:ascii="Times New Roman" w:eastAsiaTheme="minorEastAsia" w:hAnsi="Times New Roman"/>
      <w:lang w:val="en-GB" w:eastAsia="en-GB"/>
    </w:rPr>
  </w:style>
  <w:style w:type="paragraph" w:styleId="ListContinue">
    <w:name w:val="List Continue"/>
    <w:basedOn w:val="Normal"/>
    <w:unhideWhenUsed/>
    <w:rsid w:val="00C65DE4"/>
    <w:pPr>
      <w:overflowPunct w:val="0"/>
      <w:autoSpaceDE w:val="0"/>
      <w:autoSpaceDN w:val="0"/>
      <w:adjustRightInd w:val="0"/>
      <w:spacing w:after="120"/>
      <w:ind w:left="283"/>
      <w:contextualSpacing/>
    </w:pPr>
    <w:rPr>
      <w:rFonts w:eastAsiaTheme="minorEastAsia"/>
      <w:lang w:eastAsia="en-GB"/>
    </w:rPr>
  </w:style>
  <w:style w:type="paragraph" w:styleId="ListContinue2">
    <w:name w:val="List Continue 2"/>
    <w:basedOn w:val="Normal"/>
    <w:unhideWhenUsed/>
    <w:rsid w:val="00C65DE4"/>
    <w:pPr>
      <w:overflowPunct w:val="0"/>
      <w:autoSpaceDE w:val="0"/>
      <w:autoSpaceDN w:val="0"/>
      <w:adjustRightInd w:val="0"/>
      <w:spacing w:after="120"/>
      <w:ind w:left="566"/>
      <w:contextualSpacing/>
    </w:pPr>
    <w:rPr>
      <w:rFonts w:eastAsiaTheme="minorEastAsia"/>
      <w:lang w:eastAsia="en-GB"/>
    </w:rPr>
  </w:style>
  <w:style w:type="paragraph" w:styleId="ListContinue3">
    <w:name w:val="List Continue 3"/>
    <w:basedOn w:val="Normal"/>
    <w:unhideWhenUsed/>
    <w:rsid w:val="00C65DE4"/>
    <w:pPr>
      <w:overflowPunct w:val="0"/>
      <w:autoSpaceDE w:val="0"/>
      <w:autoSpaceDN w:val="0"/>
      <w:adjustRightInd w:val="0"/>
      <w:spacing w:after="120"/>
      <w:ind w:left="849"/>
      <w:contextualSpacing/>
    </w:pPr>
    <w:rPr>
      <w:rFonts w:eastAsiaTheme="minorEastAsia"/>
      <w:lang w:eastAsia="en-GB"/>
    </w:rPr>
  </w:style>
  <w:style w:type="paragraph" w:styleId="ListContinue4">
    <w:name w:val="List Continue 4"/>
    <w:basedOn w:val="Normal"/>
    <w:unhideWhenUsed/>
    <w:rsid w:val="00C65DE4"/>
    <w:pPr>
      <w:overflowPunct w:val="0"/>
      <w:autoSpaceDE w:val="0"/>
      <w:autoSpaceDN w:val="0"/>
      <w:adjustRightInd w:val="0"/>
      <w:spacing w:after="120"/>
      <w:ind w:left="1132"/>
      <w:contextualSpacing/>
    </w:pPr>
    <w:rPr>
      <w:rFonts w:eastAsiaTheme="minorEastAsia"/>
      <w:lang w:eastAsia="en-GB"/>
    </w:rPr>
  </w:style>
  <w:style w:type="paragraph" w:styleId="ListContinue5">
    <w:name w:val="List Continue 5"/>
    <w:basedOn w:val="Normal"/>
    <w:unhideWhenUsed/>
    <w:rsid w:val="00C65DE4"/>
    <w:pPr>
      <w:overflowPunct w:val="0"/>
      <w:autoSpaceDE w:val="0"/>
      <w:autoSpaceDN w:val="0"/>
      <w:adjustRightInd w:val="0"/>
      <w:spacing w:after="120"/>
      <w:ind w:left="1415"/>
      <w:contextualSpacing/>
    </w:pPr>
    <w:rPr>
      <w:rFonts w:eastAsiaTheme="minorEastAsia"/>
      <w:lang w:eastAsia="en-GB"/>
    </w:rPr>
  </w:style>
  <w:style w:type="paragraph" w:styleId="MessageHeader">
    <w:name w:val="Message Header"/>
    <w:basedOn w:val="Normal"/>
    <w:link w:val="MessageHeaderChar"/>
    <w:unhideWhenUsed/>
    <w:rsid w:val="00C65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65DE4"/>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C65DE4"/>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65DE4"/>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C65DE4"/>
    <w:pPr>
      <w:overflowPunct w:val="0"/>
      <w:autoSpaceDE w:val="0"/>
      <w:autoSpaceDN w:val="0"/>
      <w:adjustRightInd w:val="0"/>
    </w:pPr>
    <w:rPr>
      <w:rFonts w:eastAsiaTheme="minorEastAsia"/>
      <w:lang w:eastAsia="en-GB"/>
    </w:rPr>
  </w:style>
  <w:style w:type="character" w:customStyle="1" w:styleId="SalutationChar">
    <w:name w:val="Salutation Char"/>
    <w:basedOn w:val="DefaultParagraphFont"/>
    <w:link w:val="Salutation"/>
    <w:rsid w:val="00C65DE4"/>
    <w:rPr>
      <w:rFonts w:ascii="Times New Roman" w:eastAsiaTheme="minorEastAsia" w:hAnsi="Times New Roman"/>
      <w:lang w:val="en-GB" w:eastAsia="en-GB"/>
    </w:rPr>
  </w:style>
  <w:style w:type="paragraph" w:styleId="Date">
    <w:name w:val="Date"/>
    <w:basedOn w:val="Normal"/>
    <w:next w:val="Normal"/>
    <w:link w:val="DateChar"/>
    <w:unhideWhenUsed/>
    <w:rsid w:val="00C65DE4"/>
    <w:pPr>
      <w:overflowPunct w:val="0"/>
      <w:autoSpaceDE w:val="0"/>
      <w:autoSpaceDN w:val="0"/>
      <w:adjustRightInd w:val="0"/>
    </w:pPr>
    <w:rPr>
      <w:rFonts w:eastAsiaTheme="minorEastAsia"/>
      <w:lang w:eastAsia="en-GB"/>
    </w:rPr>
  </w:style>
  <w:style w:type="character" w:customStyle="1" w:styleId="DateChar">
    <w:name w:val="Date Char"/>
    <w:basedOn w:val="DefaultParagraphFont"/>
    <w:link w:val="Date"/>
    <w:rsid w:val="00C65DE4"/>
    <w:rPr>
      <w:rFonts w:ascii="Times New Roman" w:eastAsiaTheme="minorEastAsia" w:hAnsi="Times New Roman"/>
      <w:lang w:val="en-GB" w:eastAsia="en-GB"/>
    </w:rPr>
  </w:style>
  <w:style w:type="paragraph" w:styleId="BodyTextFirstIndent">
    <w:name w:val="Body Text First Indent"/>
    <w:basedOn w:val="BodyText"/>
    <w:link w:val="BodyTextFirstIndentChar"/>
    <w:unhideWhenUsed/>
    <w:rsid w:val="00C65DE4"/>
    <w:pPr>
      <w:overflowPunct/>
      <w:autoSpaceDE/>
      <w:adjustRightInd/>
      <w:spacing w:after="180"/>
      <w:ind w:firstLine="360"/>
    </w:pPr>
    <w:rPr>
      <w:rFonts w:eastAsia="Times New Roman"/>
      <w:color w:val="auto"/>
      <w:lang w:eastAsia="en-US"/>
    </w:rPr>
  </w:style>
  <w:style w:type="character" w:customStyle="1" w:styleId="BodyTextFirstIndentChar">
    <w:name w:val="Body Text First Indent Char"/>
    <w:basedOn w:val="BodyTextChar"/>
    <w:link w:val="BodyTextFirstIndent"/>
    <w:rsid w:val="00C65DE4"/>
    <w:rPr>
      <w:rFonts w:ascii="Times New Roman" w:eastAsia="Times New Roman" w:hAnsi="Times New Roman"/>
      <w:color w:val="000000"/>
      <w:lang w:val="en-GB" w:eastAsia="en-US"/>
    </w:rPr>
  </w:style>
  <w:style w:type="paragraph" w:styleId="BodyTextFirstIndent2">
    <w:name w:val="Body Text First Indent 2"/>
    <w:basedOn w:val="BodyTextIndent"/>
    <w:link w:val="BodyTextFirstIndent2Char"/>
    <w:unhideWhenUsed/>
    <w:rsid w:val="00C65DE4"/>
    <w:pPr>
      <w:spacing w:after="180"/>
      <w:ind w:left="360" w:firstLine="360"/>
    </w:pPr>
  </w:style>
  <w:style w:type="character" w:customStyle="1" w:styleId="BodyTextFirstIndent2Char">
    <w:name w:val="Body Text First Indent 2 Char"/>
    <w:basedOn w:val="BodyTextIndentChar"/>
    <w:link w:val="BodyTextFirstIndent2"/>
    <w:rsid w:val="00C65DE4"/>
    <w:rPr>
      <w:rFonts w:ascii="Times New Roman" w:eastAsiaTheme="minorEastAsia" w:hAnsi="Times New Roman"/>
      <w:lang w:val="en-GB" w:eastAsia="en-GB"/>
    </w:rPr>
  </w:style>
  <w:style w:type="paragraph" w:styleId="NoteHeading">
    <w:name w:val="Note Heading"/>
    <w:basedOn w:val="Normal"/>
    <w:next w:val="Normal"/>
    <w:link w:val="NoteHeadingChar"/>
    <w:unhideWhenUsed/>
    <w:rsid w:val="00C65DE4"/>
    <w:pPr>
      <w:overflowPunct w:val="0"/>
      <w:autoSpaceDE w:val="0"/>
      <w:autoSpaceDN w:val="0"/>
      <w:adjustRightInd w:val="0"/>
      <w:spacing w:after="0"/>
    </w:pPr>
    <w:rPr>
      <w:rFonts w:eastAsiaTheme="minorEastAsia"/>
      <w:lang w:eastAsia="en-GB"/>
    </w:rPr>
  </w:style>
  <w:style w:type="character" w:customStyle="1" w:styleId="NoteHeadingChar">
    <w:name w:val="Note Heading Char"/>
    <w:basedOn w:val="DefaultParagraphFont"/>
    <w:link w:val="NoteHeading"/>
    <w:rsid w:val="00C65DE4"/>
    <w:rPr>
      <w:rFonts w:ascii="Times New Roman" w:eastAsiaTheme="minorEastAsia" w:hAnsi="Times New Roman"/>
      <w:lang w:val="en-GB" w:eastAsia="en-GB"/>
    </w:rPr>
  </w:style>
  <w:style w:type="paragraph" w:styleId="BodyText2">
    <w:name w:val="Body Text 2"/>
    <w:basedOn w:val="Normal"/>
    <w:link w:val="BodyText2Char"/>
    <w:unhideWhenUsed/>
    <w:rsid w:val="00C65DE4"/>
    <w:pPr>
      <w:overflowPunct w:val="0"/>
      <w:autoSpaceDE w:val="0"/>
      <w:autoSpaceDN w:val="0"/>
      <w:adjustRightInd w:val="0"/>
      <w:spacing w:after="120" w:line="480" w:lineRule="auto"/>
    </w:pPr>
    <w:rPr>
      <w:rFonts w:eastAsiaTheme="minorEastAsia"/>
      <w:lang w:eastAsia="en-GB"/>
    </w:rPr>
  </w:style>
  <w:style w:type="character" w:customStyle="1" w:styleId="BodyText2Char">
    <w:name w:val="Body Text 2 Char"/>
    <w:basedOn w:val="DefaultParagraphFont"/>
    <w:link w:val="BodyText2"/>
    <w:rsid w:val="00C65DE4"/>
    <w:rPr>
      <w:rFonts w:ascii="Times New Roman" w:eastAsiaTheme="minorEastAsia" w:hAnsi="Times New Roman"/>
      <w:lang w:val="en-GB" w:eastAsia="en-GB"/>
    </w:rPr>
  </w:style>
  <w:style w:type="paragraph" w:styleId="BodyText3">
    <w:name w:val="Body Text 3"/>
    <w:basedOn w:val="Normal"/>
    <w:link w:val="BodyText3Char"/>
    <w:unhideWhenUsed/>
    <w:rsid w:val="00C65DE4"/>
    <w:pPr>
      <w:overflowPunct w:val="0"/>
      <w:autoSpaceDE w:val="0"/>
      <w:autoSpaceDN w:val="0"/>
      <w:adjustRightInd w:val="0"/>
      <w:spacing w:after="120"/>
    </w:pPr>
    <w:rPr>
      <w:rFonts w:eastAsiaTheme="minorEastAsia"/>
      <w:sz w:val="16"/>
      <w:szCs w:val="16"/>
      <w:lang w:eastAsia="en-GB"/>
    </w:rPr>
  </w:style>
  <w:style w:type="character" w:customStyle="1" w:styleId="BodyText3Char">
    <w:name w:val="Body Text 3 Char"/>
    <w:basedOn w:val="DefaultParagraphFont"/>
    <w:link w:val="BodyText3"/>
    <w:rsid w:val="00C65DE4"/>
    <w:rPr>
      <w:rFonts w:ascii="Times New Roman" w:eastAsiaTheme="minorEastAsia" w:hAnsi="Times New Roman"/>
      <w:sz w:val="16"/>
      <w:szCs w:val="16"/>
      <w:lang w:val="en-GB" w:eastAsia="en-GB"/>
    </w:rPr>
  </w:style>
  <w:style w:type="paragraph" w:styleId="BodyTextIndent2">
    <w:name w:val="Body Text Indent 2"/>
    <w:basedOn w:val="Normal"/>
    <w:link w:val="BodyTextIndent2Char"/>
    <w:unhideWhenUsed/>
    <w:rsid w:val="00C65DE4"/>
    <w:pPr>
      <w:overflowPunct w:val="0"/>
      <w:autoSpaceDE w:val="0"/>
      <w:autoSpaceDN w:val="0"/>
      <w:adjustRightInd w:val="0"/>
      <w:spacing w:after="120" w:line="480" w:lineRule="auto"/>
      <w:ind w:left="283"/>
    </w:pPr>
    <w:rPr>
      <w:rFonts w:eastAsiaTheme="minorEastAsia"/>
      <w:lang w:eastAsia="en-GB"/>
    </w:rPr>
  </w:style>
  <w:style w:type="character" w:customStyle="1" w:styleId="BodyTextIndent2Char">
    <w:name w:val="Body Text Indent 2 Char"/>
    <w:basedOn w:val="DefaultParagraphFont"/>
    <w:link w:val="BodyTextIndent2"/>
    <w:rsid w:val="00C65DE4"/>
    <w:rPr>
      <w:rFonts w:ascii="Times New Roman" w:eastAsiaTheme="minorEastAsia" w:hAnsi="Times New Roman"/>
      <w:lang w:val="en-GB" w:eastAsia="en-GB"/>
    </w:rPr>
  </w:style>
  <w:style w:type="paragraph" w:styleId="BodyTextIndent3">
    <w:name w:val="Body Text Indent 3"/>
    <w:basedOn w:val="Normal"/>
    <w:link w:val="BodyTextIndent3Char"/>
    <w:unhideWhenUsed/>
    <w:rsid w:val="00C65DE4"/>
    <w:pPr>
      <w:overflowPunct w:val="0"/>
      <w:autoSpaceDE w:val="0"/>
      <w:autoSpaceDN w:val="0"/>
      <w:adjustRightInd w:val="0"/>
      <w:spacing w:after="120"/>
      <w:ind w:left="283"/>
    </w:pPr>
    <w:rPr>
      <w:rFonts w:eastAsiaTheme="minorEastAsia"/>
      <w:sz w:val="16"/>
      <w:szCs w:val="16"/>
      <w:lang w:eastAsia="en-GB"/>
    </w:rPr>
  </w:style>
  <w:style w:type="character" w:customStyle="1" w:styleId="BodyTextIndent3Char">
    <w:name w:val="Body Text Indent 3 Char"/>
    <w:basedOn w:val="DefaultParagraphFont"/>
    <w:link w:val="BodyTextIndent3"/>
    <w:rsid w:val="00C65DE4"/>
    <w:rPr>
      <w:rFonts w:ascii="Times New Roman" w:eastAsiaTheme="minorEastAsia" w:hAnsi="Times New Roman"/>
      <w:sz w:val="16"/>
      <w:szCs w:val="16"/>
      <w:lang w:val="en-GB" w:eastAsia="en-GB"/>
    </w:rPr>
  </w:style>
  <w:style w:type="paragraph" w:styleId="BlockText">
    <w:name w:val="Block Text"/>
    <w:basedOn w:val="Normal"/>
    <w:unhideWhenUsed/>
    <w:rsid w:val="00C65D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rsid w:val="00C65DE4"/>
    <w:rPr>
      <w:rFonts w:ascii="Tahoma" w:hAnsi="Tahoma" w:cs="Tahoma"/>
      <w:shd w:val="clear" w:color="auto" w:fill="000080"/>
      <w:lang w:val="en-GB" w:eastAsia="en-US"/>
    </w:rPr>
  </w:style>
  <w:style w:type="paragraph" w:styleId="PlainText">
    <w:name w:val="Plain Text"/>
    <w:basedOn w:val="Normal"/>
    <w:link w:val="PlainTextChar"/>
    <w:unhideWhenUsed/>
    <w:rsid w:val="00C65DE4"/>
    <w:pPr>
      <w:overflowPunct w:val="0"/>
      <w:autoSpaceDE w:val="0"/>
      <w:autoSpaceDN w:val="0"/>
      <w:adjustRightInd w:val="0"/>
      <w:spacing w:after="0"/>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C65DE4"/>
    <w:rPr>
      <w:rFonts w:ascii="Consolas" w:eastAsiaTheme="minorEastAsia" w:hAnsi="Consolas"/>
      <w:sz w:val="21"/>
      <w:szCs w:val="21"/>
      <w:lang w:val="en-GB" w:eastAsia="en-GB"/>
    </w:rPr>
  </w:style>
  <w:style w:type="paragraph" w:styleId="E-mailSignature">
    <w:name w:val="E-mail Signature"/>
    <w:basedOn w:val="Normal"/>
    <w:link w:val="E-mailSignatureChar"/>
    <w:unhideWhenUsed/>
    <w:rsid w:val="00C65DE4"/>
    <w:pPr>
      <w:overflowPunct w:val="0"/>
      <w:autoSpaceDE w:val="0"/>
      <w:autoSpaceDN w:val="0"/>
      <w:adjustRightInd w:val="0"/>
      <w:spacing w:after="0"/>
    </w:pPr>
    <w:rPr>
      <w:rFonts w:eastAsiaTheme="minorEastAsia"/>
      <w:lang w:eastAsia="en-GB"/>
    </w:rPr>
  </w:style>
  <w:style w:type="character" w:customStyle="1" w:styleId="E-mailSignatureChar">
    <w:name w:val="E-mail Signature Char"/>
    <w:basedOn w:val="DefaultParagraphFont"/>
    <w:link w:val="E-mailSignature"/>
    <w:rsid w:val="00C65DE4"/>
    <w:rPr>
      <w:rFonts w:ascii="Times New Roman" w:eastAsiaTheme="minorEastAsia" w:hAnsi="Times New Roman"/>
      <w:lang w:val="en-GB" w:eastAsia="en-GB"/>
    </w:rPr>
  </w:style>
  <w:style w:type="character" w:customStyle="1" w:styleId="CommentSubjectChar">
    <w:name w:val="Comment Subject Char"/>
    <w:basedOn w:val="CommentTextChar"/>
    <w:link w:val="CommentSubject"/>
    <w:rsid w:val="00C65DE4"/>
    <w:rPr>
      <w:rFonts w:ascii="Times New Roman" w:hAnsi="Times New Roman"/>
      <w:b/>
      <w:bCs/>
      <w:lang w:val="en-GB" w:eastAsia="en-US"/>
    </w:rPr>
  </w:style>
  <w:style w:type="character" w:customStyle="1" w:styleId="BalloonTextChar">
    <w:name w:val="Balloon Text Char"/>
    <w:basedOn w:val="DefaultParagraphFont"/>
    <w:link w:val="BalloonText"/>
    <w:rsid w:val="00C65DE4"/>
    <w:rPr>
      <w:rFonts w:ascii="Tahoma" w:hAnsi="Tahoma" w:cs="Tahoma"/>
      <w:sz w:val="16"/>
      <w:szCs w:val="16"/>
      <w:lang w:val="en-GB" w:eastAsia="en-US"/>
    </w:rPr>
  </w:style>
  <w:style w:type="paragraph" w:styleId="NoSpacing">
    <w:name w:val="No Spacing"/>
    <w:uiPriority w:val="1"/>
    <w:qFormat/>
    <w:rsid w:val="00C65DE4"/>
    <w:pPr>
      <w:autoSpaceDN w:val="0"/>
    </w:pPr>
    <w:rPr>
      <w:rFonts w:ascii="Times New Roman" w:eastAsiaTheme="minorEastAsia" w:hAnsi="Times New Roman"/>
      <w:lang w:val="en-GB" w:eastAsia="en-US"/>
    </w:rPr>
  </w:style>
  <w:style w:type="paragraph" w:styleId="Revision">
    <w:name w:val="Revision"/>
    <w:uiPriority w:val="99"/>
    <w:semiHidden/>
    <w:rsid w:val="00C65DE4"/>
    <w:pPr>
      <w:autoSpaceDN w:val="0"/>
    </w:pPr>
    <w:rPr>
      <w:rFonts w:ascii="Times New Roman" w:eastAsiaTheme="minorEastAsia" w:hAnsi="Times New Roman"/>
      <w:lang w:val="en-GB" w:eastAsia="en-US"/>
    </w:rPr>
  </w:style>
  <w:style w:type="paragraph" w:styleId="ListParagraph">
    <w:name w:val="List Paragraph"/>
    <w:basedOn w:val="Normal"/>
    <w:uiPriority w:val="34"/>
    <w:qFormat/>
    <w:rsid w:val="00C65DE4"/>
    <w:pPr>
      <w:overflowPunct w:val="0"/>
      <w:autoSpaceDE w:val="0"/>
      <w:autoSpaceDN w:val="0"/>
      <w:adjustRightInd w:val="0"/>
      <w:ind w:left="720"/>
      <w:contextualSpacing/>
    </w:pPr>
    <w:rPr>
      <w:rFonts w:eastAsiaTheme="minorEastAsia"/>
      <w:lang w:eastAsia="en-GB"/>
    </w:rPr>
  </w:style>
  <w:style w:type="paragraph" w:styleId="Quote">
    <w:name w:val="Quote"/>
    <w:basedOn w:val="Normal"/>
    <w:next w:val="Normal"/>
    <w:link w:val="QuoteChar"/>
    <w:uiPriority w:val="29"/>
    <w:qFormat/>
    <w:rsid w:val="00C65DE4"/>
    <w:pPr>
      <w:overflowPunct w:val="0"/>
      <w:autoSpaceDE w:val="0"/>
      <w:autoSpaceDN w:val="0"/>
      <w:adjustRightInd w:val="0"/>
      <w:spacing w:before="200" w:after="160"/>
      <w:ind w:left="864" w:right="864"/>
      <w:jc w:val="center"/>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C65DE4"/>
    <w:rPr>
      <w:rFonts w:ascii="Times New Roman" w:eastAsiaTheme="minorEastAsia"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C65D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C65DE4"/>
    <w:rPr>
      <w:rFonts w:ascii="Times New Roman" w:eastAsiaTheme="minorEastAsia" w:hAnsi="Times New Roman"/>
      <w:i/>
      <w:iCs/>
      <w:color w:val="4F81BD" w:themeColor="accent1"/>
      <w:lang w:val="en-GB" w:eastAsia="en-GB"/>
    </w:rPr>
  </w:style>
  <w:style w:type="paragraph" w:styleId="Bibliography">
    <w:name w:val="Bibliography"/>
    <w:basedOn w:val="Normal"/>
    <w:next w:val="Normal"/>
    <w:uiPriority w:val="37"/>
    <w:semiHidden/>
    <w:unhideWhenUsed/>
    <w:rsid w:val="00C65DE4"/>
    <w:pPr>
      <w:overflowPunct w:val="0"/>
      <w:autoSpaceDE w:val="0"/>
      <w:autoSpaceDN w:val="0"/>
      <w:adjustRightInd w:val="0"/>
    </w:pPr>
    <w:rPr>
      <w:rFonts w:eastAsiaTheme="minorEastAsia"/>
      <w:lang w:eastAsia="en-GB"/>
    </w:rPr>
  </w:style>
  <w:style w:type="paragraph" w:styleId="TOCHeading">
    <w:name w:val="TOC Heading"/>
    <w:basedOn w:val="Heading1"/>
    <w:next w:val="Normal"/>
    <w:uiPriority w:val="39"/>
    <w:semiHidden/>
    <w:unhideWhenUsed/>
    <w:qFormat/>
    <w:rsid w:val="00C65DE4"/>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eastAsia="zh-CN"/>
    </w:rPr>
  </w:style>
  <w:style w:type="character" w:customStyle="1" w:styleId="TALChar">
    <w:name w:val="TAL Char"/>
    <w:link w:val="TAL"/>
    <w:locked/>
    <w:rsid w:val="00C65DE4"/>
    <w:rPr>
      <w:rFonts w:ascii="Arial" w:hAnsi="Arial"/>
      <w:sz w:val="18"/>
      <w:lang w:val="en-GB" w:eastAsia="en-US"/>
    </w:rPr>
  </w:style>
  <w:style w:type="character" w:customStyle="1" w:styleId="EXChar">
    <w:name w:val="EX Char"/>
    <w:link w:val="EX"/>
    <w:locked/>
    <w:rsid w:val="00C65DE4"/>
    <w:rPr>
      <w:rFonts w:ascii="Times New Roman" w:hAnsi="Times New Roman"/>
      <w:lang w:val="en-GB" w:eastAsia="en-US"/>
    </w:rPr>
  </w:style>
  <w:style w:type="character" w:customStyle="1" w:styleId="EditorsNoteChar">
    <w:name w:val="Editor's Note Char"/>
    <w:link w:val="EditorsNote"/>
    <w:locked/>
    <w:rsid w:val="00C65DE4"/>
    <w:rPr>
      <w:rFonts w:ascii="Times New Roman" w:hAnsi="Times New Roman"/>
      <w:color w:val="FF0000"/>
      <w:lang w:val="en-GB" w:eastAsia="en-US"/>
    </w:rPr>
  </w:style>
  <w:style w:type="character" w:customStyle="1" w:styleId="THChar">
    <w:name w:val="TH Char"/>
    <w:link w:val="TH"/>
    <w:locked/>
    <w:rsid w:val="00C65DE4"/>
    <w:rPr>
      <w:rFonts w:ascii="Arial" w:hAnsi="Arial"/>
      <w:b/>
      <w:lang w:val="en-GB" w:eastAsia="en-US"/>
    </w:rPr>
  </w:style>
  <w:style w:type="character" w:customStyle="1" w:styleId="TANChar">
    <w:name w:val="TAN Char"/>
    <w:link w:val="TAN"/>
    <w:locked/>
    <w:rsid w:val="00C65DE4"/>
    <w:rPr>
      <w:rFonts w:ascii="Arial" w:hAnsi="Arial"/>
      <w:sz w:val="18"/>
      <w:lang w:val="en-GB" w:eastAsia="en-US"/>
    </w:rPr>
  </w:style>
  <w:style w:type="character" w:customStyle="1" w:styleId="TFChar">
    <w:name w:val="TF Char"/>
    <w:link w:val="TF"/>
    <w:locked/>
    <w:rsid w:val="00C65DE4"/>
    <w:rPr>
      <w:rFonts w:ascii="Arial" w:hAnsi="Arial"/>
      <w:b/>
      <w:lang w:val="en-GB" w:eastAsia="en-US"/>
    </w:rPr>
  </w:style>
  <w:style w:type="paragraph" w:customStyle="1" w:styleId="TAJ">
    <w:name w:val="TAJ"/>
    <w:basedOn w:val="TH"/>
    <w:rsid w:val="00C65DE4"/>
    <w:pPr>
      <w:overflowPunct w:val="0"/>
      <w:autoSpaceDE w:val="0"/>
      <w:autoSpaceDN w:val="0"/>
      <w:adjustRightInd w:val="0"/>
    </w:pPr>
    <w:rPr>
      <w:rFonts w:cs="Arial"/>
      <w:lang w:val="fr-FR" w:eastAsia="fr-FR"/>
    </w:rPr>
  </w:style>
  <w:style w:type="paragraph" w:customStyle="1" w:styleId="Guidance">
    <w:name w:val="Guidance"/>
    <w:basedOn w:val="Normal"/>
    <w:rsid w:val="00C65DE4"/>
    <w:pPr>
      <w:overflowPunct w:val="0"/>
      <w:autoSpaceDE w:val="0"/>
      <w:autoSpaceDN w:val="0"/>
      <w:adjustRightInd w:val="0"/>
    </w:pPr>
    <w:rPr>
      <w:rFonts w:eastAsiaTheme="minorEastAsia"/>
      <w:i/>
      <w:color w:val="0000FF"/>
      <w:lang w:eastAsia="en-GB"/>
    </w:rPr>
  </w:style>
  <w:style w:type="character" w:customStyle="1" w:styleId="TAHCar">
    <w:name w:val="TAH Car"/>
    <w:link w:val="TAH"/>
    <w:locked/>
    <w:rsid w:val="00C65DE4"/>
    <w:rPr>
      <w:rFonts w:ascii="Arial" w:hAnsi="Arial"/>
      <w:b/>
      <w:sz w:val="18"/>
      <w:lang w:val="en-GB" w:eastAsia="en-US"/>
    </w:rPr>
  </w:style>
  <w:style w:type="character" w:customStyle="1" w:styleId="NOChar">
    <w:name w:val="NO Char"/>
    <w:rsid w:val="00C65DE4"/>
    <w:rPr>
      <w:lang w:val="en-GB" w:eastAsia="en-US"/>
    </w:rPr>
  </w:style>
  <w:style w:type="table" w:styleId="TableGrid">
    <w:name w:val="Table Grid"/>
    <w:basedOn w:val="TableNormal"/>
    <w:rsid w:val="00C65DE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42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126861">
      <w:bodyDiv w:val="1"/>
      <w:marLeft w:val="0"/>
      <w:marRight w:val="0"/>
      <w:marTop w:val="0"/>
      <w:marBottom w:val="0"/>
      <w:divBdr>
        <w:top w:val="none" w:sz="0" w:space="0" w:color="auto"/>
        <w:left w:val="none" w:sz="0" w:space="0" w:color="auto"/>
        <w:bottom w:val="none" w:sz="0" w:space="0" w:color="auto"/>
        <w:right w:val="none" w:sz="0" w:space="0" w:color="auto"/>
      </w:divBdr>
    </w:div>
    <w:div w:id="211362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79077-AF73-4C9F-818B-D2F4443AB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9423</Words>
  <Characters>53712</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1900-01-01T00:00:00Z</cp:lastPrinted>
  <dcterms:created xsi:type="dcterms:W3CDTF">2024-10-04T16:35:00Z</dcterms:created>
  <dcterms:modified xsi:type="dcterms:W3CDTF">2024-10-04T17:56:00Z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1727926683</vt:lpwstr>
  </property>
</Properties>
</file>